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i/>
          <w:sz w:val="28"/>
          <w:szCs w:val="28"/>
        </w:rPr>
      </w:pPr>
      <w:r w:rsidRPr="00CD449D">
        <w:rPr>
          <w:rFonts w:ascii="Times New Roman Tj" w:hAnsi="Times New Roman Tj"/>
          <w:i/>
          <w:sz w:val="28"/>
          <w:szCs w:val="28"/>
        </w:rPr>
        <w:t>Геологияи муњандисї курси 3-51010100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Илме, ки </w:t>
      </w:r>
      <w:r>
        <w:rPr>
          <w:rFonts w:ascii="Times New Roman Tj" w:hAnsi="Times New Roman Tj"/>
          <w:sz w:val="28"/>
          <w:szCs w:val="28"/>
        </w:rPr>
        <w:t>омилњ</w:t>
      </w:r>
      <w:r w:rsidRPr="00CD449D">
        <w:rPr>
          <w:rFonts w:ascii="Times New Roman Tj" w:hAnsi="Times New Roman Tj"/>
          <w:sz w:val="28"/>
          <w:szCs w:val="28"/>
        </w:rPr>
        <w:t xml:space="preserve">ои геологии ба </w:t>
      </w:r>
      <w:r>
        <w:rPr>
          <w:rFonts w:ascii="Times New Roman Tj" w:hAnsi="Times New Roman Tj"/>
          <w:sz w:val="28"/>
          <w:szCs w:val="28"/>
        </w:rPr>
        <w:t>иншоотњ</w:t>
      </w:r>
      <w:r w:rsidRPr="00CD449D">
        <w:rPr>
          <w:rFonts w:ascii="Times New Roman Tj" w:hAnsi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муњандиси, усулњ</w:t>
      </w:r>
      <w:r w:rsidRPr="00CD449D">
        <w:rPr>
          <w:rFonts w:ascii="Times New Roman Tj" w:hAnsi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корњ</w:t>
      </w:r>
      <w:r w:rsidRPr="00CD449D">
        <w:rPr>
          <w:rFonts w:ascii="Times New Roman Tj" w:hAnsi="Times New Roman Tj"/>
          <w:sz w:val="28"/>
          <w:szCs w:val="28"/>
        </w:rPr>
        <w:t xml:space="preserve">ои сохтмонї, сатњи </w:t>
      </w:r>
      <w:r>
        <w:rPr>
          <w:rFonts w:ascii="Times New Roman Tj" w:hAnsi="Times New Roman Tj"/>
          <w:sz w:val="28"/>
          <w:szCs w:val="28"/>
        </w:rPr>
        <w:t>биноњ</w:t>
      </w:r>
      <w:r w:rsidRPr="00CD449D">
        <w:rPr>
          <w:rFonts w:ascii="Times New Roman Tj" w:hAnsi="Times New Roman Tj"/>
          <w:sz w:val="28"/>
          <w:szCs w:val="28"/>
        </w:rPr>
        <w:t xml:space="preserve">о ва </w:t>
      </w:r>
      <w:r>
        <w:rPr>
          <w:rFonts w:ascii="Times New Roman Tj" w:hAnsi="Times New Roman Tj"/>
          <w:sz w:val="28"/>
          <w:szCs w:val="28"/>
        </w:rPr>
        <w:t>дигарњ</w:t>
      </w:r>
      <w:r w:rsidRPr="00CD449D">
        <w:rPr>
          <w:rFonts w:ascii="Times New Roman Tj" w:hAnsi="Times New Roman Tj"/>
          <w:sz w:val="28"/>
          <w:szCs w:val="28"/>
        </w:rPr>
        <w:t xml:space="preserve">о таъсир расонандаро </w:t>
      </w:r>
      <w:r>
        <w:rPr>
          <w:rFonts w:ascii="Times New Roman Tj" w:hAnsi="Times New Roman Tj"/>
          <w:sz w:val="28"/>
          <w:szCs w:val="28"/>
        </w:rPr>
        <w:t>бањ</w:t>
      </w:r>
      <w:r w:rsidRPr="00CD449D">
        <w:rPr>
          <w:rFonts w:ascii="Times New Roman Tj" w:hAnsi="Times New Roman Tj"/>
          <w:sz w:val="28"/>
          <w:szCs w:val="28"/>
        </w:rPr>
        <w:t xml:space="preserve">огузори ва </w:t>
      </w:r>
      <w:r>
        <w:rPr>
          <w:rFonts w:ascii="Times New Roman Tj" w:hAnsi="Times New Roman Tj"/>
          <w:sz w:val="28"/>
          <w:szCs w:val="28"/>
        </w:rPr>
        <w:t>меомў</w:t>
      </w:r>
      <w:r w:rsidRPr="00CD449D">
        <w:rPr>
          <w:rFonts w:ascii="Times New Roman Tj" w:hAnsi="Times New Roman Tj"/>
          <w:sz w:val="28"/>
          <w:szCs w:val="28"/>
        </w:rPr>
        <w:t>зад, чи ном дорад?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Геодинамикаи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сохтори;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сохтмони;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Геологияи нафту газ;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@2.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Асосгузори 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>андисии шуравї киро мењисобанд?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Никитин А.С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Сафронов В.С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Сава</w:t>
      </w:r>
      <w:r>
        <w:rPr>
          <w:rFonts w:ascii="Times New Roman Tj" w:hAnsi="Times New Roman Tj"/>
          <w:sz w:val="28"/>
          <w:szCs w:val="28"/>
        </w:rPr>
        <w:t>ренский В.П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Климентев П.П.;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Поп</w:t>
      </w:r>
      <w:r>
        <w:rPr>
          <w:rFonts w:ascii="Times New Roman Tj" w:hAnsi="Times New Roman Tj"/>
          <w:sz w:val="28"/>
          <w:szCs w:val="28"/>
        </w:rPr>
        <w:t>ов И.В</w:t>
      </w:r>
      <w:r w:rsidRPr="00CD449D"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@3.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Ба аќидаи кадом олим «Геологияи мухандис</w:t>
      </w:r>
      <w:r>
        <w:rPr>
          <w:rFonts w:ascii="Cambria" w:hAnsi="Cambria"/>
          <w:sz w:val="28"/>
          <w:szCs w:val="28"/>
          <w:lang w:val="tg-Cyrl-TJ"/>
        </w:rPr>
        <w:t>ӣ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ќабатњ</w:t>
      </w:r>
      <w:r w:rsidRPr="00CD449D">
        <w:rPr>
          <w:rFonts w:ascii="Times New Roman Tj" w:hAnsi="Times New Roman Tj"/>
          <w:sz w:val="28"/>
          <w:szCs w:val="28"/>
        </w:rPr>
        <w:t xml:space="preserve">ои болоии кишри заминро, ки ба фаъолияти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андисии инсон вобаста аст», </w:t>
      </w:r>
      <w:r>
        <w:rPr>
          <w:rFonts w:ascii="Times New Roman Tj" w:hAnsi="Times New Roman Tj"/>
          <w:sz w:val="28"/>
          <w:szCs w:val="28"/>
        </w:rPr>
        <w:t>меомў</w:t>
      </w:r>
      <w:r w:rsidRPr="00CD449D">
        <w:rPr>
          <w:rFonts w:ascii="Times New Roman Tj" w:hAnsi="Times New Roman Tj"/>
          <w:sz w:val="28"/>
          <w:szCs w:val="28"/>
        </w:rPr>
        <w:t>зад?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Попов И.В.;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Ланге О.К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Овчинков В.С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Саваренский Ф.П;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Иванов Л.Д</w:t>
      </w:r>
      <w:r w:rsidRPr="00CD449D"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@4.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Кадоме аз ин илмњ</w:t>
      </w:r>
      <w:r w:rsidRPr="00CD449D">
        <w:rPr>
          <w:rFonts w:ascii="Times New Roman Tj" w:hAnsi="Times New Roman Tj"/>
          <w:sz w:val="28"/>
          <w:szCs w:val="28"/>
        </w:rPr>
        <w:t xml:space="preserve">о таркиб, сохтор, </w:t>
      </w:r>
      <w:r>
        <w:rPr>
          <w:rFonts w:ascii="Times New Roman Tj" w:hAnsi="Times New Roman Tj"/>
          <w:sz w:val="28"/>
          <w:szCs w:val="28"/>
        </w:rPr>
        <w:t>њ</w:t>
      </w:r>
      <w:r w:rsidRPr="00CD449D">
        <w:rPr>
          <w:rFonts w:ascii="Times New Roman Tj" w:hAnsi="Times New Roman Tj"/>
          <w:sz w:val="28"/>
          <w:szCs w:val="28"/>
        </w:rPr>
        <w:t xml:space="preserve">олат, хосият ва шароити </w:t>
      </w:r>
      <w:r>
        <w:rPr>
          <w:rFonts w:ascii="Times New Roman Tj" w:hAnsi="Times New Roman Tj"/>
          <w:sz w:val="28"/>
          <w:szCs w:val="28"/>
          <w:lang w:val="tg-Cyrl-TJ"/>
        </w:rPr>
        <w:t>п</w:t>
      </w:r>
      <w:r>
        <w:rPr>
          <w:rFonts w:ascii="Times New Roman Tj" w:hAnsi="Times New Roman Tj"/>
          <w:sz w:val="28"/>
          <w:szCs w:val="28"/>
        </w:rPr>
        <w:t>ањ</w:t>
      </w:r>
      <w:r w:rsidRPr="00CD449D">
        <w:rPr>
          <w:rFonts w:ascii="Times New Roman Tj" w:hAnsi="Times New Roman Tj"/>
          <w:sz w:val="28"/>
          <w:szCs w:val="28"/>
        </w:rPr>
        <w:t xml:space="preserve">ншавии </w:t>
      </w:r>
      <w:r>
        <w:rPr>
          <w:rFonts w:ascii="Times New Roman Tj" w:hAnsi="Times New Roman Tj"/>
          <w:sz w:val="28"/>
          <w:szCs w:val="28"/>
        </w:rPr>
        <w:t>љинсњ</w:t>
      </w:r>
      <w:r w:rsidRPr="00CD449D">
        <w:rPr>
          <w:rFonts w:ascii="Times New Roman Tj" w:hAnsi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куњ</w:t>
      </w:r>
      <w:r w:rsidRPr="00CD449D">
        <w:rPr>
          <w:rFonts w:ascii="Times New Roman Tj" w:hAnsi="Times New Roman Tj"/>
          <w:sz w:val="28"/>
          <w:szCs w:val="28"/>
        </w:rPr>
        <w:t>иро меомузад?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Петрография;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Грунтшиноси;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Гидрогеология;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Литология;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@5.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Кадом илмро гуфта метавонед, ки конуниятхои фазоии таксиомти шароитхои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андиси-геологиро мавриди </w:t>
      </w:r>
      <w:r>
        <w:rPr>
          <w:rFonts w:ascii="Times New Roman Tj" w:hAnsi="Times New Roman Tj"/>
          <w:sz w:val="28"/>
          <w:szCs w:val="28"/>
        </w:rPr>
        <w:t>омў</w:t>
      </w:r>
      <w:r w:rsidRPr="00CD449D">
        <w:rPr>
          <w:rFonts w:ascii="Times New Roman Tj" w:hAnsi="Times New Roman Tj"/>
          <w:sz w:val="28"/>
          <w:szCs w:val="28"/>
        </w:rPr>
        <w:t xml:space="preserve">зиш карор </w:t>
      </w:r>
      <w:r>
        <w:rPr>
          <w:rFonts w:ascii="Times New Roman Tj" w:hAnsi="Times New Roman Tj"/>
          <w:sz w:val="28"/>
          <w:szCs w:val="28"/>
        </w:rPr>
        <w:t>медињ</w:t>
      </w:r>
      <w:r w:rsidRPr="00CD449D">
        <w:rPr>
          <w:rFonts w:ascii="Times New Roman Tj" w:hAnsi="Times New Roman Tj"/>
          <w:sz w:val="28"/>
          <w:szCs w:val="28"/>
        </w:rPr>
        <w:t>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Физика;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умуми;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сохтори;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Химия;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@6.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>Шоха</w:t>
      </w:r>
      <w:r>
        <w:rPr>
          <w:rFonts w:ascii="Times New Roman Tj" w:hAnsi="Times New Roman Tj"/>
          <w:sz w:val="28"/>
          <w:szCs w:val="28"/>
        </w:rPr>
        <w:t>њ</w:t>
      </w:r>
      <w:r w:rsidRPr="00CD449D">
        <w:rPr>
          <w:rFonts w:ascii="Times New Roman Tj" w:hAnsi="Times New Roman Tj"/>
          <w:sz w:val="28"/>
          <w:szCs w:val="28"/>
        </w:rPr>
        <w:t xml:space="preserve">ои асосии 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андисиро нишон </w:t>
      </w:r>
      <w:r>
        <w:rPr>
          <w:rFonts w:ascii="Times New Roman Tj" w:hAnsi="Times New Roman Tj"/>
          <w:sz w:val="28"/>
          <w:szCs w:val="28"/>
        </w:rPr>
        <w:t>дињ</w:t>
      </w:r>
      <w:r w:rsidRPr="00CD449D">
        <w:rPr>
          <w:rFonts w:ascii="Times New Roman Tj" w:hAnsi="Times New Roman Tj"/>
          <w:sz w:val="28"/>
          <w:szCs w:val="28"/>
        </w:rPr>
        <w:t>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Грунтшиносї</w:t>
      </w:r>
      <w:r w:rsidRPr="00CD449D">
        <w:rPr>
          <w:rFonts w:ascii="Times New Roman Tj" w:hAnsi="Times New Roman Tj"/>
          <w:sz w:val="28"/>
          <w:szCs w:val="28"/>
        </w:rPr>
        <w:t xml:space="preserve">, геологияи сохтори, гидрогеология;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Грунтшиносї</w:t>
      </w:r>
      <w:r w:rsidRPr="00CD449D">
        <w:rPr>
          <w:rFonts w:ascii="Times New Roman Tj" w:hAnsi="Times New Roman Tj"/>
          <w:sz w:val="28"/>
          <w:szCs w:val="28"/>
        </w:rPr>
        <w:t xml:space="preserve">, геодинамикаи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андиси, 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андисии </w:t>
      </w:r>
      <w:r>
        <w:rPr>
          <w:rFonts w:ascii="Times New Roman Tj" w:hAnsi="Times New Roman Tj"/>
          <w:sz w:val="28"/>
          <w:szCs w:val="28"/>
        </w:rPr>
        <w:t>минтаќ</w:t>
      </w:r>
      <w:r w:rsidRPr="00CD449D">
        <w:rPr>
          <w:rFonts w:ascii="Times New Roman Tj" w:hAnsi="Times New Roman Tj"/>
          <w:sz w:val="28"/>
          <w:szCs w:val="28"/>
        </w:rPr>
        <w:t xml:space="preserve">ави;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Грунтшиносї</w:t>
      </w:r>
      <w:r w:rsidRPr="00CD449D">
        <w:rPr>
          <w:rFonts w:ascii="Times New Roman Tj" w:hAnsi="Times New Roman Tj"/>
          <w:sz w:val="28"/>
          <w:szCs w:val="28"/>
        </w:rPr>
        <w:t xml:space="preserve">, гидрогеология, физика;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Грунтшинос</w:t>
      </w:r>
      <w:r>
        <w:rPr>
          <w:rFonts w:ascii="Times New Roman Tj" w:hAnsi="Times New Roman Tj"/>
          <w:sz w:val="28"/>
          <w:szCs w:val="28"/>
        </w:rPr>
        <w:t>ї</w:t>
      </w:r>
      <w:r w:rsidRPr="00CD449D">
        <w:rPr>
          <w:rFonts w:ascii="Times New Roman Tj" w:hAnsi="Times New Roman Tj"/>
          <w:sz w:val="28"/>
          <w:szCs w:val="28"/>
        </w:rPr>
        <w:t xml:space="preserve">, физика, гидрогеология;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Грунтшиносї</w:t>
      </w:r>
      <w:r w:rsidRPr="00CD449D">
        <w:rPr>
          <w:rFonts w:ascii="Times New Roman Tj" w:hAnsi="Times New Roman Tj"/>
          <w:sz w:val="28"/>
          <w:szCs w:val="28"/>
        </w:rPr>
        <w:t>, геологияи сохторї, физика;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@7.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Ма</w:t>
      </w:r>
      <w:r>
        <w:rPr>
          <w:rFonts w:ascii="Times New Roman Tj" w:hAnsi="Times New Roman Tj"/>
          <w:sz w:val="28"/>
          <w:szCs w:val="28"/>
        </w:rPr>
        <w:t>ќ</w:t>
      </w:r>
      <w:r w:rsidRPr="00CD449D">
        <w:rPr>
          <w:rFonts w:ascii="Times New Roman Tj" w:hAnsi="Times New Roman Tj"/>
          <w:sz w:val="28"/>
          <w:szCs w:val="28"/>
        </w:rPr>
        <w:t xml:space="preserve">сади </w:t>
      </w:r>
      <w:r>
        <w:rPr>
          <w:rFonts w:ascii="Times New Roman Tj" w:hAnsi="Times New Roman Tj"/>
          <w:sz w:val="28"/>
          <w:szCs w:val="28"/>
        </w:rPr>
        <w:t>нињ</w:t>
      </w:r>
      <w:r w:rsidRPr="00CD449D">
        <w:rPr>
          <w:rFonts w:ascii="Times New Roman Tj" w:hAnsi="Times New Roman Tj"/>
          <w:sz w:val="28"/>
          <w:szCs w:val="28"/>
        </w:rPr>
        <w:t xml:space="preserve">оии </w:t>
      </w:r>
      <w:r>
        <w:rPr>
          <w:rFonts w:ascii="Times New Roman Tj" w:hAnsi="Times New Roman Tj"/>
          <w:sz w:val="28"/>
          <w:szCs w:val="28"/>
        </w:rPr>
        <w:t>тањќиќ</w:t>
      </w:r>
      <w:r w:rsidRPr="00CD449D">
        <w:rPr>
          <w:rFonts w:ascii="Times New Roman Tj" w:hAnsi="Times New Roman Tj"/>
          <w:sz w:val="28"/>
          <w:szCs w:val="28"/>
        </w:rPr>
        <w:t xml:space="preserve">оти кадом фан </w:t>
      </w:r>
      <w:r>
        <w:rPr>
          <w:rFonts w:ascii="Times New Roman Tj" w:hAnsi="Times New Roman Tj"/>
          <w:sz w:val="28"/>
          <w:szCs w:val="28"/>
        </w:rPr>
        <w:t>бањодињ</w:t>
      </w:r>
      <w:r w:rsidRPr="00CD449D">
        <w:rPr>
          <w:rFonts w:ascii="Times New Roman Tj" w:hAnsi="Times New Roman Tj"/>
          <w:sz w:val="28"/>
          <w:szCs w:val="28"/>
        </w:rPr>
        <w:t>ии комплексии</w:t>
      </w:r>
      <w:r>
        <w:rPr>
          <w:rFonts w:ascii="Times New Roman Tj" w:hAnsi="Times New Roman Tj"/>
          <w:sz w:val="28"/>
          <w:szCs w:val="28"/>
        </w:rPr>
        <w:t xml:space="preserve"> омилњ</w:t>
      </w:r>
      <w:r w:rsidRPr="00CD449D">
        <w:rPr>
          <w:rFonts w:ascii="Times New Roman Tj" w:hAnsi="Times New Roman Tj"/>
          <w:sz w:val="28"/>
          <w:szCs w:val="28"/>
        </w:rPr>
        <w:t xml:space="preserve">ои геологии чи табии ва чи бо шарофати фаъолияти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>андисии инсон даъватшуда мебошад?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нафту газ;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сохтори;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умуми;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Гединамикаи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>андиси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@8.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Таснифоти </w:t>
      </w:r>
      <w:r>
        <w:rPr>
          <w:rFonts w:ascii="Times New Roman Tj" w:hAnsi="Times New Roman Tj"/>
          <w:sz w:val="28"/>
          <w:szCs w:val="28"/>
        </w:rPr>
        <w:t>зуњ</w:t>
      </w:r>
      <w:r w:rsidRPr="00CD449D">
        <w:rPr>
          <w:rFonts w:ascii="Times New Roman Tj" w:hAnsi="Times New Roman Tj"/>
          <w:sz w:val="28"/>
          <w:szCs w:val="28"/>
        </w:rPr>
        <w:t xml:space="preserve">роти физикию-геологи, ки 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 онро </w:t>
      </w:r>
      <w:r>
        <w:rPr>
          <w:rFonts w:ascii="Times New Roman Tj" w:hAnsi="Times New Roman Tj"/>
          <w:sz w:val="28"/>
          <w:szCs w:val="28"/>
        </w:rPr>
        <w:t>меомў</w:t>
      </w:r>
      <w:r w:rsidRPr="00CD449D">
        <w:rPr>
          <w:rFonts w:ascii="Times New Roman Tj" w:hAnsi="Times New Roman Tj"/>
          <w:sz w:val="28"/>
          <w:szCs w:val="28"/>
        </w:rPr>
        <w:t xml:space="preserve">зад аз </w:t>
      </w:r>
      <w:r>
        <w:rPr>
          <w:rFonts w:ascii="Times New Roman Tj" w:hAnsi="Times New Roman Tj"/>
          <w:sz w:val="28"/>
          <w:szCs w:val="28"/>
        </w:rPr>
        <w:t>љ</w:t>
      </w:r>
      <w:r w:rsidRPr="00CD449D">
        <w:rPr>
          <w:rFonts w:ascii="Times New Roman Tj" w:hAnsi="Times New Roman Tj"/>
          <w:sz w:val="28"/>
          <w:szCs w:val="28"/>
        </w:rPr>
        <w:t>ониби кадом олим тартиб дода шудааст?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Попов И.В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Сафронов В.С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Никистин А.С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Ланге О.К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Саваренский Ф.П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@9.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Таснифоти </w:t>
      </w:r>
      <w:r>
        <w:rPr>
          <w:rFonts w:ascii="Times New Roman Tj" w:hAnsi="Times New Roman Tj"/>
          <w:sz w:val="28"/>
          <w:szCs w:val="28"/>
        </w:rPr>
        <w:t>зуњ</w:t>
      </w:r>
      <w:r w:rsidRPr="00CD449D">
        <w:rPr>
          <w:rFonts w:ascii="Times New Roman Tj" w:hAnsi="Times New Roman Tj"/>
          <w:sz w:val="28"/>
          <w:szCs w:val="28"/>
        </w:rPr>
        <w:t>уроти физикию-геологи ба чи ишора мекунад?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Сабабњ</w:t>
      </w:r>
      <w:r w:rsidRPr="00CD449D">
        <w:rPr>
          <w:rFonts w:ascii="Times New Roman Tj" w:hAnsi="Times New Roman Tj"/>
          <w:sz w:val="28"/>
          <w:szCs w:val="28"/>
        </w:rPr>
        <w:t>ои пайдоиш ва хуру</w:t>
      </w:r>
      <w:r>
        <w:rPr>
          <w:rFonts w:ascii="Times New Roman Tj" w:hAnsi="Times New Roman Tj"/>
          <w:sz w:val="28"/>
          <w:szCs w:val="28"/>
        </w:rPr>
        <w:t>љ</w:t>
      </w:r>
      <w:r w:rsidRPr="00CD449D">
        <w:rPr>
          <w:rFonts w:ascii="Times New Roman Tj" w:hAnsi="Times New Roman Tj"/>
          <w:sz w:val="28"/>
          <w:szCs w:val="28"/>
        </w:rPr>
        <w:t xml:space="preserve">и </w:t>
      </w:r>
      <w:r>
        <w:rPr>
          <w:rFonts w:ascii="Times New Roman Tj" w:hAnsi="Times New Roman Tj"/>
          <w:sz w:val="28"/>
          <w:szCs w:val="28"/>
        </w:rPr>
        <w:t>зуњ</w:t>
      </w:r>
      <w:r w:rsidRPr="00CD449D">
        <w:rPr>
          <w:rFonts w:ascii="Times New Roman Tj" w:hAnsi="Times New Roman Tj"/>
          <w:sz w:val="28"/>
          <w:szCs w:val="28"/>
        </w:rPr>
        <w:t xml:space="preserve">уроти физикию-геологи;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Сабабњ</w:t>
      </w:r>
      <w:r w:rsidRPr="00CD449D">
        <w:rPr>
          <w:rFonts w:ascii="Times New Roman Tj" w:hAnsi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хуруљ</w:t>
      </w:r>
      <w:r w:rsidRPr="00CD449D">
        <w:rPr>
          <w:rFonts w:ascii="Times New Roman Tj" w:hAnsi="Times New Roman Tj"/>
          <w:sz w:val="28"/>
          <w:szCs w:val="28"/>
        </w:rPr>
        <w:t xml:space="preserve">и </w:t>
      </w:r>
      <w:r>
        <w:rPr>
          <w:rFonts w:ascii="Times New Roman Tj" w:hAnsi="Times New Roman Tj"/>
          <w:sz w:val="28"/>
          <w:szCs w:val="28"/>
        </w:rPr>
        <w:t>њ</w:t>
      </w:r>
      <w:r w:rsidRPr="00CD449D">
        <w:rPr>
          <w:rFonts w:ascii="Times New Roman Tj" w:hAnsi="Times New Roman Tj"/>
          <w:sz w:val="28"/>
          <w:szCs w:val="28"/>
        </w:rPr>
        <w:t xml:space="preserve">одисоти кимиёви;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Сабабњ</w:t>
      </w:r>
      <w:r w:rsidRPr="00CD449D">
        <w:rPr>
          <w:rFonts w:ascii="Times New Roman Tj" w:hAnsi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хуруљ</w:t>
      </w:r>
      <w:r w:rsidRPr="00CD449D">
        <w:rPr>
          <w:rFonts w:ascii="Times New Roman Tj" w:hAnsi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</w:rPr>
        <w:t xml:space="preserve"> равандњ</w:t>
      </w:r>
      <w:r w:rsidRPr="00CD449D">
        <w:rPr>
          <w:rFonts w:ascii="Times New Roman Tj" w:hAnsi="Times New Roman Tj"/>
          <w:sz w:val="28"/>
          <w:szCs w:val="28"/>
        </w:rPr>
        <w:t xml:space="preserve">ои гидрогеологи;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С</w:t>
      </w:r>
      <w:r>
        <w:rPr>
          <w:rFonts w:ascii="Times New Roman Tj" w:hAnsi="Times New Roman Tj"/>
          <w:sz w:val="28"/>
          <w:szCs w:val="28"/>
        </w:rPr>
        <w:t>абабњ</w:t>
      </w:r>
      <w:r w:rsidRPr="00CD449D">
        <w:rPr>
          <w:rFonts w:ascii="Times New Roman Tj" w:hAnsi="Times New Roman Tj"/>
          <w:sz w:val="28"/>
          <w:szCs w:val="28"/>
        </w:rPr>
        <w:t xml:space="preserve">ои шиканиши </w:t>
      </w:r>
      <w:r>
        <w:rPr>
          <w:rFonts w:ascii="Times New Roman Tj" w:hAnsi="Times New Roman Tj"/>
          <w:sz w:val="28"/>
          <w:szCs w:val="28"/>
        </w:rPr>
        <w:t>нурњ</w:t>
      </w:r>
      <w:r w:rsidRPr="00CD449D">
        <w:rPr>
          <w:rFonts w:ascii="Times New Roman Tj" w:hAnsi="Times New Roman Tj"/>
          <w:sz w:val="28"/>
          <w:szCs w:val="28"/>
        </w:rPr>
        <w:t xml:space="preserve">ои офтоб;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Сабабњ</w:t>
      </w:r>
      <w:r w:rsidRPr="00CD449D">
        <w:rPr>
          <w:rFonts w:ascii="Times New Roman Tj" w:hAnsi="Times New Roman Tj"/>
          <w:sz w:val="28"/>
          <w:szCs w:val="28"/>
        </w:rPr>
        <w:t xml:space="preserve">ои вайроншавии </w:t>
      </w:r>
      <w:r>
        <w:rPr>
          <w:rFonts w:ascii="Times New Roman Tj" w:hAnsi="Times New Roman Tj"/>
          <w:sz w:val="28"/>
          <w:szCs w:val="28"/>
        </w:rPr>
        <w:t>ќабатњ</w:t>
      </w:r>
      <w:r w:rsidRPr="00CD449D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@10.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Дар асоси фаъолияти </w:t>
      </w:r>
      <w:r>
        <w:rPr>
          <w:rFonts w:ascii="Times New Roman Tj" w:hAnsi="Times New Roman Tj"/>
          <w:sz w:val="28"/>
          <w:szCs w:val="28"/>
        </w:rPr>
        <w:t>обњ</w:t>
      </w:r>
      <w:r w:rsidRPr="00CD449D">
        <w:rPr>
          <w:rFonts w:ascii="Times New Roman Tj" w:hAnsi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сатњ</w:t>
      </w:r>
      <w:r w:rsidRPr="00CD449D">
        <w:rPr>
          <w:rFonts w:ascii="Times New Roman Tj" w:hAnsi="Times New Roman Tj"/>
          <w:sz w:val="28"/>
          <w:szCs w:val="28"/>
        </w:rPr>
        <w:t xml:space="preserve">и ва </w:t>
      </w:r>
      <w:r>
        <w:rPr>
          <w:rFonts w:ascii="Times New Roman Tj" w:hAnsi="Times New Roman Tj"/>
          <w:sz w:val="28"/>
          <w:szCs w:val="28"/>
        </w:rPr>
        <w:t>рў</w:t>
      </w:r>
      <w:r w:rsidRPr="00CD449D">
        <w:rPr>
          <w:rFonts w:ascii="Times New Roman Tj" w:hAnsi="Times New Roman Tj"/>
          <w:sz w:val="28"/>
          <w:szCs w:val="28"/>
        </w:rPr>
        <w:t xml:space="preserve">изамини </w:t>
      </w:r>
      <w:r>
        <w:rPr>
          <w:rFonts w:ascii="Times New Roman Tj" w:hAnsi="Times New Roman Tj"/>
          <w:sz w:val="28"/>
          <w:szCs w:val="28"/>
        </w:rPr>
        <w:t>кадом намуди зуњ</w:t>
      </w:r>
      <w:r w:rsidRPr="00CD449D">
        <w:rPr>
          <w:rFonts w:ascii="Times New Roman Tj" w:hAnsi="Times New Roman Tj"/>
          <w:sz w:val="28"/>
          <w:szCs w:val="28"/>
        </w:rPr>
        <w:t>уроти физикавию геолог</w:t>
      </w:r>
      <w:r>
        <w:rPr>
          <w:rFonts w:ascii="Cambria" w:hAnsi="Cambria"/>
          <w:sz w:val="28"/>
          <w:szCs w:val="28"/>
          <w:lang w:val="tg-Cyrl-TJ"/>
        </w:rPr>
        <w:t>ӣ</w:t>
      </w:r>
      <w:r w:rsidRPr="00CD449D">
        <w:rPr>
          <w:rFonts w:ascii="Times New Roman Tj" w:hAnsi="Times New Roman Tj"/>
          <w:sz w:val="28"/>
          <w:szCs w:val="28"/>
        </w:rPr>
        <w:t xml:space="preserve"> ба </w:t>
      </w:r>
      <w:r>
        <w:rPr>
          <w:rFonts w:ascii="Times New Roman Tj" w:hAnsi="Times New Roman Tj"/>
          <w:sz w:val="28"/>
          <w:szCs w:val="28"/>
        </w:rPr>
        <w:t>вуљ</w:t>
      </w:r>
      <w:r w:rsidRPr="00CD449D">
        <w:rPr>
          <w:rFonts w:ascii="Times New Roman Tj" w:hAnsi="Times New Roman Tj"/>
          <w:sz w:val="28"/>
          <w:szCs w:val="28"/>
        </w:rPr>
        <w:t>уд меоянд?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Карст, ботлоќ ва фурунишини;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Суффозия ва шиканиш;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Курумњ</w:t>
      </w:r>
      <w:r w:rsidRPr="00CD449D">
        <w:rPr>
          <w:rFonts w:ascii="Times New Roman Tj" w:hAnsi="Times New Roman Tj"/>
          <w:sz w:val="28"/>
          <w:szCs w:val="28"/>
        </w:rPr>
        <w:t xml:space="preserve">о ва </w:t>
      </w:r>
      <w:r>
        <w:rPr>
          <w:rFonts w:ascii="Times New Roman Tj" w:hAnsi="Times New Roman Tj"/>
          <w:sz w:val="28"/>
          <w:szCs w:val="28"/>
        </w:rPr>
        <w:t>дюнањ</w:t>
      </w:r>
      <w:r w:rsidRPr="00CD449D">
        <w:rPr>
          <w:rFonts w:ascii="Times New Roman Tj" w:hAnsi="Times New Roman Tj"/>
          <w:sz w:val="28"/>
          <w:szCs w:val="28"/>
        </w:rPr>
        <w:t xml:space="preserve">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Зуњ</w:t>
      </w:r>
      <w:r w:rsidRPr="00CD449D">
        <w:rPr>
          <w:rFonts w:ascii="Times New Roman Tj" w:hAnsi="Times New Roman Tj"/>
          <w:sz w:val="28"/>
          <w:szCs w:val="28"/>
        </w:rPr>
        <w:t xml:space="preserve">уроти сейсмики; 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</w:rPr>
        <w:t xml:space="preserve">E) </w:t>
      </w:r>
      <w:r w:rsidRPr="00CD449D">
        <w:rPr>
          <w:rFonts w:ascii="Times New Roman Tj" w:hAnsi="Times New Roman Tj"/>
          <w:sz w:val="28"/>
          <w:szCs w:val="28"/>
        </w:rPr>
        <w:t>Борон ва барф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@11.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Дар вобастаги аз </w:t>
      </w:r>
      <w:r>
        <w:rPr>
          <w:rFonts w:ascii="Times New Roman Tj" w:hAnsi="Times New Roman Tj"/>
          <w:sz w:val="28"/>
          <w:szCs w:val="28"/>
        </w:rPr>
        <w:t>ќуввањ</w:t>
      </w:r>
      <w:r w:rsidRPr="00CD449D">
        <w:rPr>
          <w:rFonts w:ascii="Times New Roman Tj" w:hAnsi="Times New Roman Tj"/>
          <w:sz w:val="28"/>
          <w:szCs w:val="28"/>
        </w:rPr>
        <w:t xml:space="preserve">ои дохилии замин кадом </w:t>
      </w:r>
      <w:r>
        <w:rPr>
          <w:rFonts w:ascii="Times New Roman Tj" w:hAnsi="Times New Roman Tj"/>
          <w:sz w:val="28"/>
          <w:szCs w:val="28"/>
        </w:rPr>
        <w:t>зуњ</w:t>
      </w:r>
      <w:r w:rsidRPr="00CD449D">
        <w:rPr>
          <w:rFonts w:ascii="Times New Roman Tj" w:hAnsi="Times New Roman Tj"/>
          <w:sz w:val="28"/>
          <w:szCs w:val="28"/>
        </w:rPr>
        <w:t xml:space="preserve">уроти </w:t>
      </w:r>
      <w:r>
        <w:rPr>
          <w:rFonts w:ascii="Times New Roman Tj" w:hAnsi="Times New Roman Tj"/>
          <w:sz w:val="28"/>
          <w:szCs w:val="28"/>
        </w:rPr>
        <w:t>физикию-геологи рў</w:t>
      </w:r>
      <w:r w:rsidRPr="00CD449D">
        <w:rPr>
          <w:rFonts w:ascii="Times New Roman Tj" w:hAnsi="Times New Roman Tj"/>
          <w:sz w:val="28"/>
          <w:szCs w:val="28"/>
        </w:rPr>
        <w:t xml:space="preserve">х </w:t>
      </w:r>
      <w:r>
        <w:rPr>
          <w:rFonts w:ascii="Times New Roman Tj" w:hAnsi="Times New Roman Tj"/>
          <w:sz w:val="28"/>
          <w:szCs w:val="28"/>
        </w:rPr>
        <w:t>медињ</w:t>
      </w:r>
      <w:r w:rsidRPr="00CD449D">
        <w:rPr>
          <w:rFonts w:ascii="Times New Roman Tj" w:hAnsi="Times New Roman Tj"/>
          <w:sz w:val="28"/>
          <w:szCs w:val="28"/>
        </w:rPr>
        <w:t>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Ярч;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Зуњ</w:t>
      </w:r>
      <w:r w:rsidRPr="00CD449D">
        <w:rPr>
          <w:rFonts w:ascii="Times New Roman Tj" w:hAnsi="Times New Roman Tj"/>
          <w:sz w:val="28"/>
          <w:szCs w:val="28"/>
        </w:rPr>
        <w:t xml:space="preserve">уроти сейсмики;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Карст;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Суффозия;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Фурунишини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tabs>
          <w:tab w:val="left" w:pos="1065"/>
        </w:tabs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@12.</w:t>
      </w:r>
      <w:r w:rsidRPr="00CD449D">
        <w:rPr>
          <w:rFonts w:ascii="Times New Roman Tj" w:hAnsi="Times New Roman Tj"/>
          <w:sz w:val="28"/>
          <w:szCs w:val="28"/>
        </w:rPr>
        <w:tab/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Агентњ</w:t>
      </w:r>
      <w:r w:rsidRPr="00CD449D">
        <w:rPr>
          <w:rFonts w:ascii="Times New Roman Tj" w:hAnsi="Times New Roman Tj"/>
          <w:sz w:val="28"/>
          <w:szCs w:val="28"/>
        </w:rPr>
        <w:t>ои бодхурдашавї (бодлес)-ро номбар кунед?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Об, кислород, нурњои офтоб, њарорат, организмњои зинда ва моддањои газшакл;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Хок, оташ, об ва азот;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Азот</w:t>
      </w:r>
      <w:r>
        <w:rPr>
          <w:rFonts w:ascii="Times New Roman Tj" w:hAnsi="Times New Roman Tj"/>
          <w:sz w:val="28"/>
          <w:szCs w:val="28"/>
        </w:rPr>
        <w:t>,</w:t>
      </w:r>
      <w:r w:rsidRPr="00CD449D">
        <w:rPr>
          <w:rFonts w:ascii="Times New Roman Tj" w:hAnsi="Times New Roman Tj"/>
          <w:sz w:val="28"/>
          <w:szCs w:val="28"/>
        </w:rPr>
        <w:t xml:space="preserve"> кислород ва об;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Њаво ва хок;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Нури офтоб, њаво ва хок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@13.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Таъсири навъњои бањру уќёнус ва дарёњо ба соњил, ки ба вайроншавї ва харобоварї оварда мерасонад, чи ном дорад?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Суффозия;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Карст;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Эрозия;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Абразия;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Деформатсия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@14.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Раванди таѓйирёбии љинсњои кўњї (таркиб, сохт ва хосиятњо)-ро чи ном мебаранд?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Регресия;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Акумулатсия;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Динамика;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Бодхурдашавї (бодлес);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Мелиоратсия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@15.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Њангоми яхкунии об њаљми он чанд фоиз васеъ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20; 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6;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17;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11;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9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@16.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Њолатњои обро дар табиат номбар кунед?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Моеъ, хунук сард;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Буѓ, моеъ, сахт;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Гарм, сахт, хунук;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Сард, гарм, нарм;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Шафоф, хира, тира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@17.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Љинсњои кўњї аз рўи таснифоташ ба кадом гуруњњо људо мешаванд?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Сахт, заиф ва миёна;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Тањшонї, метаморфї ва магматикї;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Турш, сахт ва ишќорї;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Тањшонї, грунтї ва сахт;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Тањшонї, грунтї ва сахт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@18.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Организмњои зинда дар раванди бодхурдашавии љинсњои кўњї кадом намуди таъсиротро амалї месозанд?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Химиявию механикї;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Физикавию механикї;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Физикавию химиявї;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Биологию химиявї;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Химиявї, физикавї ва биологї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@19.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Таъсири лаппиши шабонарўзии њарорат ба љинсњои кўњї то кадом чуќурии замин мерасад?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то 1м;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то 10м;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то 100м;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то 1000м;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то 10000м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@20.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Масолењи аз њама бењтарин барои рўпуш ва муњофизати љинсњои кўњї аз раванди бодхурдашавї (бодлес)-ро нишон дињед?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Мармар;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Оњаксанг;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Суглинок;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Галечник;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Гипс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@21.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Нишонањои аз њама муњими зоњири (берунї)-и бодхурдашавии љинсњои кўњї кадомњоянд?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Буй, мазза, ранг, шафофият;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Ранг, доѓ, характер ва дараљаи майдашавї, таркиби минералогї ва мустањкамии механикї;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Ранг, буй, маза ва ѓайрањо;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Ранг, маза ва шаффофият;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Буй, маза ва ранг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@22.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Њангоми бодхурдашавї таѓирёбии алоќаи дохилии љинсњои кўњї ба пастшавии мустањками оварда мерасонад, онро ёбед?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Кимиёвї;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Физикавї;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Биологї;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Механикї;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Геологї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@23.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vertAlign w:val="superscript"/>
        </w:rPr>
      </w:pPr>
      <w:r w:rsidRPr="00CD449D">
        <w:rPr>
          <w:rFonts w:ascii="Times New Roman Tj" w:hAnsi="Times New Roman Tj"/>
          <w:sz w:val="28"/>
          <w:szCs w:val="28"/>
        </w:rPr>
        <w:t>Равандњои механикї кадомњоянд?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 тарќишњо, яхбандї, фуруравї; 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Геоморфология, петрография;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bCs/>
          <w:sz w:val="28"/>
          <w:szCs w:val="28"/>
        </w:rPr>
        <w:t>) фишурдашавї, ёзидан, ѓељиш;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ярч, фуруравї, намнокї;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 w:rsidRPr="00CD449D">
        <w:rPr>
          <w:rFonts w:ascii="Times New Roman Tj" w:hAnsi="Times New Roman Tj"/>
          <w:sz w:val="28"/>
          <w:szCs w:val="28"/>
        </w:rPr>
        <w:t>) заминларза, њаракатњои тектоникї, ёзидан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@24. 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Алоќаи байни минералї дар љинсњои кўњї бо ёрии кадом ќуввањо ба вуљуд меоянд?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 кувваи љозиба; 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ќувваи кашиши сатњи;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sz w:val="28"/>
          <w:szCs w:val="28"/>
        </w:rPr>
        <w:t xml:space="preserve">) Муќовимат;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ќувваи љозиба ва кашиши сатњї;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i/>
          <w:iCs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CD449D"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Fonts w:ascii="Times New Roman Tj" w:hAnsi="Times New Roman Tj"/>
          <w:bCs/>
          <w:iCs/>
          <w:sz w:val="28"/>
          <w:szCs w:val="28"/>
        </w:rPr>
        <w:t xml:space="preserve">сатњї </w:t>
      </w:r>
      <w:r w:rsidRPr="00CD449D">
        <w:rPr>
          <w:rFonts w:ascii="Times New Roman Tj" w:hAnsi="Times New Roman Tj"/>
          <w:bCs/>
          <w:sz w:val="28"/>
          <w:szCs w:val="28"/>
        </w:rPr>
        <w:t xml:space="preserve">ва </w:t>
      </w:r>
      <w:r w:rsidRPr="00CD449D">
        <w:rPr>
          <w:rFonts w:ascii="Times New Roman Tj" w:hAnsi="Times New Roman Tj"/>
          <w:bCs/>
          <w:iCs/>
          <w:sz w:val="28"/>
          <w:szCs w:val="28"/>
        </w:rPr>
        <w:t>њаљмї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@25.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Дар ваќти ин њодиса камшавии њаљми љинси кўњї мушоњида карда мешавад, нишон дињед?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варамиш;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фарсоиш;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фуруравї;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буѓшавї-хушкшавї;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намнокї;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@26.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Ин унсур дар раванди бодлес наќши муњиму бештарро мебозад, кадом?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гази карбонат;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кислотаи сулфат;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оксиген; 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азот;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 xml:space="preserve"> гидроген;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@27.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Тарќишњои ѓайрикапиляриро нишон дињед?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капилярњо, тарќишњои хурд;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тарќишњои гуногун, кафишњои тектоникї, холигињои карстї;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тарќишњои бодлес, капилярњо;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ковокињо, холигињои карстї;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 xml:space="preserve"> капилярњо, ковокињо 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@28.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Омилњои асосие, ки хосиятњои механикии </w:t>
      </w:r>
      <w:r w:rsidRPr="00CD449D">
        <w:rPr>
          <w:rFonts w:ascii="Times New Roman Tj" w:hAnsi="Times New Roman Tj"/>
          <w:bCs/>
          <w:sz w:val="28"/>
          <w:szCs w:val="28"/>
        </w:rPr>
        <w:t xml:space="preserve">љинсњои кўњии тањшонии алоњидадонаро муайян мекунад?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 намнокї, фишурдашавандагї, устуворї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сахти, вазни хос, хобишнокї;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sz w:val="28"/>
          <w:szCs w:val="28"/>
        </w:rPr>
        <w:t>) ќабатнокї, хосият</w:t>
      </w:r>
      <w:r>
        <w:rPr>
          <w:rFonts w:ascii="Times New Roman Tj" w:hAnsi="Times New Roman Tj"/>
          <w:sz w:val="28"/>
          <w:szCs w:val="28"/>
        </w:rPr>
        <w:t>њои химиявї, хосиятњои физикавї;</w:t>
      </w:r>
      <w:r w:rsidRPr="00CD449D">
        <w:rPr>
          <w:rFonts w:ascii="Times New Roman Tj" w:hAnsi="Times New Roman Tj"/>
          <w:sz w:val="28"/>
          <w:szCs w:val="28"/>
        </w:rPr>
        <w:t xml:space="preserve"> 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таркиби гранулометрї, дараљаи фишурдашавї, таркиби минера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лиашон;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 w:rsidRPr="00CD449D">
        <w:rPr>
          <w:rFonts w:ascii="Times New Roman Tj" w:hAnsi="Times New Roman Tj"/>
          <w:sz w:val="28"/>
          <w:szCs w:val="28"/>
        </w:rPr>
        <w:t>) њарорат, фишор, намнокї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@29.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Геологияи муњандисї дар асос ба доираи кадом фанњо дохил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 </w:t>
      </w:r>
      <w:r w:rsidRPr="00CD449D">
        <w:rPr>
          <w:rFonts w:ascii="Times New Roman Tj" w:hAnsi="Times New Roman Tj"/>
          <w:sz w:val="28"/>
          <w:szCs w:val="28"/>
        </w:rPr>
        <w:t>фанњои геологї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фанњои физикї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>фанњои геохимиявї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фанњои табиатшиносї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 w:rsidRPr="00CD449D">
        <w:rPr>
          <w:rFonts w:ascii="Times New Roman Tj" w:hAnsi="Times New Roman Tj"/>
          <w:sz w:val="28"/>
          <w:szCs w:val="28"/>
        </w:rPr>
        <w:t>) фанњои иќлимшиносї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@30.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Объектњои асосии тадќиќоти муњандисї-геологї кадомњоянд?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равандњои физикї-химиявї;</w:t>
      </w:r>
      <w:r w:rsidRPr="00CD449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љинсњои кўњи, ќабатњои љинсњои кўњи, равандњои геологї</w:t>
      </w:r>
      <w:r>
        <w:rPr>
          <w:rFonts w:ascii="Times New Roman Tj" w:hAnsi="Times New Roman Tj"/>
          <w:sz w:val="28"/>
          <w:szCs w:val="28"/>
        </w:rPr>
        <w:t xml:space="preserve"> ва њодиссањои инжинерї-геологї;</w:t>
      </w:r>
      <w:r w:rsidRPr="00CD449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</w:rPr>
        <w:t>литосфера ва биосфера;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ќабати поёнии замин;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љисмњои сахт ва омехта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@31.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Геологияи муњандисии муосир чиро меомўзад?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пайдоиш ва хосиятњои физикию химиявии љинсњои кўњии магматикї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љустуљу ва иктишофї конњои кандани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сохти болоии замин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           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равандњои геофинамикї дар рафти истихрољї конњои канданињои фоиданок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хосиятњои љинсњои кўњї ва табаќањои онњо, тањкурсии иншоотњо, корњои истењсолї ва љобаљокунии иншоотњо, омўзиши шароитњои геодинамикї ва таъсири онњо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@32.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Тарќишњои капиляриро нишон дињед?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капилярњо, тарќишњои хурд;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тарќишњои гуногун, кафишњои тектоникї, холигињои карстї;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тарќишњои бодлес, капилярњо;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ковокињо, холигињои карстї;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капилярњо, ковокињо;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@33.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Хосиятњои механикї аз чи вобастагї доранд?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bCs/>
          <w:sz w:val="28"/>
          <w:szCs w:val="28"/>
        </w:rPr>
        <w:t xml:space="preserve"> </w:t>
      </w: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сохти љинсњои кўњї   ва хосият</w:t>
      </w:r>
      <w:r>
        <w:rPr>
          <w:rFonts w:ascii="Times New Roman Tj" w:hAnsi="Times New Roman Tj"/>
          <w:sz w:val="28"/>
          <w:szCs w:val="28"/>
        </w:rPr>
        <w:t>њои кристаллохимиявии минералњо;</w:t>
      </w:r>
      <w:r w:rsidRPr="00CD449D">
        <w:rPr>
          <w:rFonts w:ascii="Times New Roman Tj" w:hAnsi="Times New Roman Tj"/>
          <w:bCs/>
          <w:sz w:val="28"/>
          <w:szCs w:val="28"/>
        </w:rPr>
        <w:t xml:space="preserve"> </w:t>
      </w: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ранг ва љилои минералњо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пайдоиши љинсњои интрузивї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пайдоиши минералњо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$E)  равандњои геофизикї;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@34. 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Омилњои асосии метаморфизмро нишон дињед?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ранг, сахтї, љилло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њарорат, фишор ва моддањои аз љињати химияви фаъол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ќабатнокї, деформатсия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њарорат, намнокї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пастшавии фишор, дигаргуншавии ранг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@35.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Ќисмњои таркибии људошавии моддањо бо тасъири ќувваи љараёнро чи меноманд?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Ишќоршавї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Суспензия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Њаракати моеъ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Дифрагма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) электролиз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@36.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Маъмултарин усулњои химиявие, ки дар корњои муњандисї-геологї бештар истифода мешаванд кадомњоянд?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 Битумкунонї (ќиркунонї), силикаткунонї, сементкунонї ва оњакдоркунї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$B) Мањлулкунонї;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Термодинамикї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Яхкунонї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Фишурдашавандагї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@37.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Моддањои сахткунанда, ки дар ваќти силикаткунонии думањлула истифода бурда мешаванд кадомњоянд? 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 Кислотаи сулфат, алюминати натрий, кислотањои фосфорї, натрї ва аммонии фтори дисилитсий, гази ангидриди карбон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$B) Ишќорњо;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Оксиген, гидроген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$D) Натрий, калий;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Оњан, оксиди алюминий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@38.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Аломатњои фактории љинсњои кўњїро номбар намоед?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$A)  Ярусњо;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Физикї, механикї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Атмосферї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Гидросферї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)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tg-Cyrl-TJ"/>
        </w:rPr>
        <w:t xml:space="preserve">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Таркиби моддї, сохти структурии минералњо, холигињо, алоќањои байниминералї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@39.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Тарќишњо аз љињати генетикї ба кадом гуруњњо таќсим мешаванд?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Геоморфологї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Механикї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Ибтидої, дуюмдараља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$D) Геодинамикї;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Кўњї-чиндоршуда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@40.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Дар фањмишоти муњандисї-геологї, ќисми муайяни пустлохи заминро, ки дар он сохтан ва ба истифода додани иншоотњо ба роњ монда шудааст чї меноманд?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Табаќањои геологї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Массивњои љинсњои кўњї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Ярусњои кўњї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Релеф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Бурриши геологї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@41.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Њудуди массивњои љинсњои кўњї одатан аз руи кадом аломатњои муайян муќаррар карда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$A)  Физикї;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Стратиграфї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Геомолфологї, геологию-сохторї, геодинамикї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$D) 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Релеф;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Сохти дохилї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@42.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Аз љињати элементњои сохторї массивњо ба кадом гуруњњо људо мешаванд?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Геоморфологї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Кўњї-чиндоршуда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Платформавї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П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етрогенетикї, петротектоникї, тектоникї ва неотектоникї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Минтаќавї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@43.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Н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авъњои љинсњои кўњии такшоние, ки бо хосиятњои литологї ва палеонтологии худ фарќ мекунандчи ном доранд?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Фатсияњо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Ќабатњо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$C) Бурришњо;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Форматсияњо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Штокњо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@44.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Андозаи холигињои субкапиляриро нишон дињед?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&lt;0,0001мм;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&gt;0,0001мм;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=0,0001мм;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&lt;0,0010мм;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&gt;0,0010мм;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@45.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Кадом зона аз таркиби љинсњои кўњии хобиши авваладошта иборат 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Харсангї;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Монолитї;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Майдадонагї;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Заррањои минералї;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Порасангї;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@46.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Таѓйирёбии алоќаи дохилии љинсњои кўњї њангоми бодлес ба камшавии кадом устуворї оварда мерасонад?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Кимиёвї;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Техникї;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Физикавї;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Механикї;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Биологї;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@47.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Бо таъсири љараёни об вайрон шудани љинсњои кўњї, ки ба пайдошавии водињо, паст шудани сатњи њавзњо сабаб мешавад чи номида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Абразия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Батолит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Магма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bCs/>
          <w:sz w:val="28"/>
          <w:szCs w:val="28"/>
        </w:rPr>
        <w:t>Эрозия</w:t>
      </w:r>
      <w:r>
        <w:rPr>
          <w:rFonts w:ascii="Times New Roman Tj" w:hAnsi="Times New Roman Tj"/>
          <w:bCs/>
          <w:sz w:val="28"/>
          <w:szCs w:val="28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Диффузия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@48.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Њодисаи бо таъсири зарбаи мављ ва љараёни об вайроншавии љинсњои кўњї (соњилњо) чи номида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Аккумулятсия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Батолит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Магма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)</w:t>
      </w:r>
      <w:r w:rsidRPr="00CD449D">
        <w:rPr>
          <w:rFonts w:ascii="Times New Roman Tj" w:hAnsi="Times New Roman Tj"/>
          <w:bCs/>
          <w:sz w:val="28"/>
          <w:szCs w:val="28"/>
        </w:rPr>
        <w:t xml:space="preserve"> Абразия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@49.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Ќувваи зарбаи мављ њангоми туфон дар уќёнус ба чанд баробар 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30-60т/м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то 12т/м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то 100т/м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80-90т/м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1-10т/м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 w:rsidRPr="00CD449D"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@50.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Равндњои геологї ба кадом гўруњњо људо мешаванд?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 Интрузивї, эфузивї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Платформавї, геосинклиналї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sz w:val="28"/>
          <w:szCs w:val="28"/>
        </w:rPr>
        <w:t>) Такшинї, магматикї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bCs/>
          <w:sz w:val="28"/>
          <w:szCs w:val="28"/>
        </w:rPr>
        <w:t>Экзогенї, эндогенї</w:t>
      </w:r>
      <w:r>
        <w:rPr>
          <w:rFonts w:ascii="Times New Roman Tj" w:hAnsi="Times New Roman Tj"/>
          <w:bCs/>
          <w:sz w:val="28"/>
          <w:szCs w:val="28"/>
        </w:rPr>
        <w:t>;</w:t>
      </w:r>
      <w:r w:rsidRPr="00CD449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 w:rsidRPr="00CD449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Магматикї, метаморфї;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@51.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Аз таъсири об суда шудани сатњи замин чи номида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  </w:t>
      </w: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bCs/>
          <w:sz w:val="28"/>
          <w:szCs w:val="28"/>
        </w:rPr>
        <w:t xml:space="preserve"> Денудатсия</w:t>
      </w:r>
      <w:r>
        <w:rPr>
          <w:rFonts w:ascii="Times New Roman Tj" w:hAnsi="Times New Roman Tj"/>
          <w:bCs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Акумулятсия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Бодхурдашавї;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Эрозия;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 w:rsidRPr="00CD449D">
        <w:rPr>
          <w:rFonts w:ascii="Times New Roman Tj" w:hAnsi="Times New Roman Tj"/>
          <w:sz w:val="28"/>
          <w:szCs w:val="28"/>
        </w:rPr>
        <w:t>) Орогенез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@52.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Ќувваи зарбаи мављ њангоми туфон дар бањр ба чанд баробар 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30-60т/м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то 12т/м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то 100т/м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80-90т/м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1-10т/м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 w:rsidRPr="00CD449D"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@53.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Навъи генетикии тањшинњо, ки дар натиљаи ѓуншавии масолењи фарсоиши љинсњои кўњї аз нишебињо тавассути обњои борону барф шуста оварда шудааст.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Аблятсия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56068A"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 w:rsidRPr="0056068A">
        <w:rPr>
          <w:rFonts w:ascii="Times New Roman Tj" w:hAnsi="Times New Roman Tj"/>
          <w:sz w:val="28"/>
          <w:szCs w:val="28"/>
        </w:rPr>
        <w:t>)</w:t>
      </w:r>
      <w:r w:rsidRPr="00CD449D">
        <w:rPr>
          <w:rFonts w:ascii="Times New Roman Tj" w:hAnsi="Times New Roman Tj"/>
          <w:sz w:val="28"/>
          <w:szCs w:val="28"/>
        </w:rPr>
        <w:t xml:space="preserve"> Акумулятсия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sz w:val="28"/>
          <w:szCs w:val="28"/>
        </w:rPr>
        <w:t>) Бодхурдашавї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bCs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E</w:t>
      </w:r>
      <w:r w:rsidRPr="00CD449D">
        <w:rPr>
          <w:rFonts w:ascii="Times New Roman Tj" w:hAnsi="Times New Roman Tj"/>
          <w:bCs/>
          <w:sz w:val="28"/>
          <w:szCs w:val="28"/>
        </w:rPr>
        <w:t>)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Делювий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@54.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Тањнишастњои љараёни оби мувваќатї, ки аз масолењи гуногунандоза, аз майдадона (регдона, гилї) то харсангњо иборат мебошад чи ном дорад?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 Эрозия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Пролювий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sz w:val="28"/>
          <w:szCs w:val="28"/>
        </w:rPr>
        <w:t>) Бодхурдашавї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 w:rsidRPr="00CD449D">
        <w:rPr>
          <w:rFonts w:ascii="Times New Roman Tj" w:hAnsi="Times New Roman Tj"/>
          <w:sz w:val="28"/>
          <w:szCs w:val="28"/>
        </w:rPr>
        <w:t>)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Делювий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@55.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Суръати абразия дар кадом шакли хобиши љинсњои кўњї меафзояд?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моилї;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уфуќї;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амудї;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баргашта;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амудї-баргашта;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@56.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Тадбирњои пешгири аз селњо кадомњоянд?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 Муњофизат бо роњї сунъї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Муњофизат бо усулњои геологї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sz w:val="28"/>
          <w:szCs w:val="28"/>
        </w:rPr>
        <w:t>) Истифода аз усулњои геофизикї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Истифода аз усулњои механикї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:rsidR="00A65386" w:rsidRPr="00501B94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  <w:lang w:val="tg-Cyrl-TJ"/>
        </w:rPr>
      </w:pPr>
      <w:r w:rsidRPr="00501B94">
        <w:rPr>
          <w:rFonts w:ascii="Times New Roman Tj" w:hAnsi="Times New Roman Tj"/>
          <w:sz w:val="28"/>
          <w:szCs w:val="28"/>
          <w:lang w:val="tg-Cyrl-TJ"/>
        </w:rPr>
        <w:t>$</w:t>
      </w:r>
      <w:r w:rsidRPr="00501B94">
        <w:rPr>
          <w:rFonts w:ascii="Times New Roman Tj" w:hAnsi="Times New Roman Tj"/>
          <w:bCs/>
          <w:sz w:val="28"/>
          <w:szCs w:val="28"/>
          <w:lang w:val="tg-Cyrl-TJ"/>
        </w:rPr>
        <w:t xml:space="preserve">E) </w:t>
      </w:r>
      <w:r w:rsidRPr="00501B94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  <w:lang w:val="tg-Cyrl-TJ"/>
        </w:rPr>
        <w:t>Муњофизат ва аз нав барќароркунии олами наботот дар минтаќањои селфаро, деворкашии маљрои дарё;</w:t>
      </w:r>
    </w:p>
    <w:p w:rsidR="00A65386" w:rsidRPr="00702ACB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</w:pPr>
      <w:r w:rsidRPr="00702ACB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>@57.</w:t>
      </w:r>
    </w:p>
    <w:p w:rsidR="00A65386" w:rsidRPr="00702ACB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</w:pPr>
      <w:r w:rsidRPr="00702ACB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>Шуста бурда шудани зарањои гардмонанди љинсњои кўњии ковок ба воситаи обњои зеризаминї, ки ба фурунишинии табаќањои болои оварда мерасонад чи номида мешавад?</w:t>
      </w:r>
    </w:p>
    <w:p w:rsidR="00A65386" w:rsidRPr="00702ACB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702AC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702ACB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 xml:space="preserve">Диффузия; </w:t>
      </w:r>
    </w:p>
    <w:p w:rsidR="00A65386" w:rsidRPr="00702ACB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 xml:space="preserve">$B) </w:t>
      </w:r>
      <w:r w:rsidRPr="00702ACB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>Пролювий;</w:t>
      </w:r>
      <w:r w:rsidRPr="00702AC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A65386" w:rsidRPr="00702ACB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02ACB">
        <w:rPr>
          <w:rFonts w:ascii="Times New Roman Tj" w:hAnsi="Times New Roman Tj"/>
          <w:sz w:val="28"/>
          <w:szCs w:val="28"/>
          <w:lang w:val="tg-Cyrl-TJ"/>
        </w:rPr>
        <w:t xml:space="preserve">$C) Бодхурдашавї; </w:t>
      </w:r>
    </w:p>
    <w:p w:rsidR="00A65386" w:rsidRPr="00702ACB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702ACB">
        <w:rPr>
          <w:rFonts w:ascii="Times New Roman Tj" w:hAnsi="Times New Roman Tj"/>
          <w:sz w:val="28"/>
          <w:szCs w:val="28"/>
          <w:lang w:val="tg-Cyrl-TJ"/>
        </w:rPr>
        <w:t xml:space="preserve">Эрозия; </w:t>
      </w:r>
    </w:p>
    <w:p w:rsidR="00A65386" w:rsidRPr="00702ACB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</w:pPr>
      <w:r w:rsidRPr="00702ACB">
        <w:rPr>
          <w:rFonts w:ascii="Times New Roman Tj" w:hAnsi="Times New Roman Tj"/>
          <w:sz w:val="28"/>
          <w:szCs w:val="28"/>
          <w:lang w:val="tg-Cyrl-TJ"/>
        </w:rPr>
        <w:t>$</w:t>
      </w:r>
      <w:r w:rsidRPr="00702ACB">
        <w:rPr>
          <w:rFonts w:ascii="Times New Roman Tj" w:hAnsi="Times New Roman Tj"/>
          <w:bCs/>
          <w:sz w:val="28"/>
          <w:szCs w:val="28"/>
          <w:lang w:val="tg-Cyrl-TJ"/>
        </w:rPr>
        <w:t>E)</w:t>
      </w:r>
      <w:r w:rsidRPr="00702ACB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  <w:lang w:val="tg-Cyrl-TJ"/>
        </w:rPr>
        <w:t xml:space="preserve"> Суффозия;</w:t>
      </w:r>
    </w:p>
    <w:p w:rsidR="00A65386" w:rsidRPr="00702ACB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02ACB">
        <w:rPr>
          <w:rFonts w:ascii="Times New Roman Tj" w:hAnsi="Times New Roman Tj"/>
          <w:sz w:val="28"/>
          <w:szCs w:val="28"/>
          <w:lang w:val="tg-Cyrl-TJ"/>
        </w:rPr>
        <w:t>@58.</w:t>
      </w:r>
    </w:p>
    <w:p w:rsidR="00A65386" w:rsidRPr="00702ACB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</w:pPr>
      <w:r w:rsidRPr="00702ACB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tg-Cyrl-TJ"/>
        </w:rPr>
        <w:t>Суффозия бештари ваќт дар кадом љинсњои кўњї дида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 Гранит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Мармар;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Лессњо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Оњаксанг;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 w:rsidRPr="00CD449D">
        <w:rPr>
          <w:rFonts w:ascii="Times New Roman Tj" w:hAnsi="Times New Roman Tj"/>
          <w:sz w:val="28"/>
          <w:szCs w:val="28"/>
        </w:rPr>
        <w:t>) Диорит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@59.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Категорияњои пармачоњњои муњандисї-геологї кадомњоянд?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Иктишофї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$B) Геофизикї;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Геоморфологї;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$D) Геологї;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) Такягоњї, иктишофї, техникї, гидрогеологї, таљрибавї, тартиботї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@60.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Љараёни таршавии заррачањои моддаи дар оббуда чи номида мешавад?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Гидрататсия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$B) Оксидшавї;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Термокарст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Солифлюксия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@61.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Оњиста ба поён шоридани хок ва љинсњои кўњии ковок дар натиљаи об шудани њолати яхии онњо ё серобшавии онњо.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Термокарст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$B) Оксидшавї;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Гидролаколит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Солифлюкатсия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@62.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Бо ќуваи вазнинї канда шуда ба поён ѓељида фаромадани массањои калони љисмњои кўњии ќабатнок ва беќабат аз массивњои онњоро чи меноманд? 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Батолит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$B) 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Термокарст;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Гидролиз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Механикаи грунтњо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Ярч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@63.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Дар натиљаи якљоя амал кардани моддањо бо об, ки људошавии модањои ибтидои бо пайдо шудани пайвастагињои нав ба амал меояд чи номида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$A)  Термокарст;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Оксид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шавї;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Гидролаколит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Солифлюксия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@64.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Озмоиши компрескунонї бо кадом асбоб гузаронида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$A) Одометр;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$B) Волтиметр;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Амперметр;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Криокамера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Магнитометр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@65.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bCs/>
          <w:sz w:val="28"/>
          <w:szCs w:val="28"/>
        </w:rPr>
      </w:pPr>
      <w:r w:rsidRPr="00CD449D">
        <w:rPr>
          <w:rFonts w:ascii="Times New Roman Tj" w:hAnsi="Times New Roman Tj"/>
          <w:bCs/>
          <w:sz w:val="28"/>
          <w:szCs w:val="28"/>
        </w:rPr>
        <w:t>Љинсњои кўњие, ки њарорати манфї ва ба сифр баробарро доро буда дар онњо њатто як ќисми намнокии ковокињо ба ях мубадал гардида зарањои минералиро сементатсия кардаанд чи номида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Такшонї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Яхбаста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Магматикї;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Метаморфї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Гранит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bCs/>
          <w:sz w:val="28"/>
          <w:szCs w:val="28"/>
        </w:rPr>
      </w:pPr>
      <w:r w:rsidRPr="00CD449D">
        <w:rPr>
          <w:rFonts w:ascii="Times New Roman Tj" w:hAnsi="Times New Roman Tj"/>
          <w:bCs/>
          <w:sz w:val="28"/>
          <w:szCs w:val="28"/>
        </w:rPr>
        <w:t>@66.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bCs/>
          <w:sz w:val="28"/>
          <w:szCs w:val="28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Раванди табдилёбии такшонињои нарм ба сахт</w:t>
      </w:r>
      <w:r w:rsidRPr="00CD449D">
        <w:rPr>
          <w:rFonts w:ascii="Times New Roman Tj" w:hAnsi="Times New Roman Tj"/>
          <w:bCs/>
          <w:sz w:val="28"/>
          <w:szCs w:val="28"/>
        </w:rPr>
        <w:t xml:space="preserve"> чи номида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Литификатсия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Диагенез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>)</w:t>
      </w:r>
      <w:r w:rsidRPr="00CD449D">
        <w:rPr>
          <w:rFonts w:ascii="Times New Roman Tj" w:hAnsi="Times New Roman Tj"/>
          <w:bCs/>
          <w:sz w:val="28"/>
          <w:szCs w:val="28"/>
        </w:rPr>
        <w:t xml:space="preserve"> Магматизм</w:t>
      </w:r>
      <w:r>
        <w:rPr>
          <w:rFonts w:ascii="Times New Roman Tj" w:hAnsi="Times New Roman Tj"/>
          <w:bCs/>
          <w:sz w:val="28"/>
          <w:szCs w:val="28"/>
        </w:rPr>
        <w:t>;</w:t>
      </w:r>
      <w:r w:rsidRPr="00CD449D">
        <w:rPr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Метаморфизм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Вулканизм;</w:t>
      </w:r>
    </w:p>
    <w:p w:rsidR="00A65386" w:rsidRPr="00CD449D" w:rsidRDefault="00A65386" w:rsidP="00280295">
      <w:pPr>
        <w:spacing w:after="0" w:line="318" w:lineRule="atLeast"/>
        <w:ind w:right="-1"/>
        <w:jc w:val="both"/>
        <w:rPr>
          <w:rFonts w:ascii="Times New Roman Tj" w:hAnsi="Times New Roman Tj"/>
          <w:bCs/>
          <w:sz w:val="28"/>
          <w:szCs w:val="28"/>
        </w:rPr>
      </w:pPr>
      <w:r w:rsidRPr="00CD449D">
        <w:rPr>
          <w:rFonts w:ascii="Times New Roman Tj" w:hAnsi="Times New Roman Tj"/>
          <w:bCs/>
          <w:sz w:val="28"/>
          <w:szCs w:val="28"/>
        </w:rPr>
        <w:t>@67.</w:t>
      </w:r>
    </w:p>
    <w:p w:rsidR="00A65386" w:rsidRPr="00CD449D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Fonts w:ascii="Times New Roman Tj" w:hAnsi="Times New Roman Tj"/>
          <w:bCs/>
          <w:sz w:val="28"/>
          <w:szCs w:val="28"/>
        </w:rPr>
        <w:t>Гидравлика чист?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Илм дар бораи моддањо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Илм дар бораи ќонунњои љараёни моеъ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Илм дар бораи минералњо;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Механикаи грунтњ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Илм дар бораи пайвастагињои минералї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@68.</w:t>
      </w:r>
    </w:p>
    <w:p w:rsidR="00A65386" w:rsidRPr="00CD449D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Ярч чист?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$A)  Обшавии тармањо;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$B) 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Бухоршавии об;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Намнокшавии модањои аз љињати химиявї фаъол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Сементатсияи љинсњои кўњии такшонї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318" w:lineRule="atLeast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Бо ќуваи вазнинї канда шуда ба поён ѓељида фаромадани массањои калони љисмњои кўњии ќабатнок ва беќабат аз массивњои онњо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@69.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Солифлюксия чист?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Обшавии тармањо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Бухоршавии об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Намнокшавии модањои аз љињати химиявї фаъол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Оњиста ба поён шоридани хок ва љинсњои кўњии ковок дар натиљаи об шудани њол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ати яхии онњо ё серобшавии онњо;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Бо ќуваи вазнинї канда шуда ба поён ѓељида фаромадани массањои калони љисмњои кўњии ќабат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нок ва беќабат аз массињои онњо;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@70.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Суффозия чист?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Обшавии тармањо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$B) 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Бухоршавии об;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Намнокшавии модањои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аз љињати химиявї фаъол;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Оњиста ба поён шоридани хок ва љинсњои кўњии ковок дар натиљаи об шудани њолати яхии онњо ё серобшавии онњо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Шуста бурда шудани зарањои гардмонанди љинсњои кўњии ковок ба воситаи обњои зеризаминї, ки ба фурунишинии табаќа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њои болои оварда мерасонад;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@71.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Термокарст гуфта чиро меноманд?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Об шудани яхњои зеризаминї, ки ба фуруравии сатњи замин оварда мерасонад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$B) Бухоршавии об;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Намнокшавии 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модањои аз љињати химиявї фаъол;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$D)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Оњиста ба поён шоридани хок ва љинсњои кўњии ковок дар натиљаи об шудани њолати яхии онњо ё серобшавии онњо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Вайроншавии авалаи хобиши љинсњои кўњие, ки ба каљшавии ќабатњои љинсњои кўњии дорои масштаб ва шаклњои гуногундошта (бе шиканиши онњо) оварда мерасонад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 xml:space="preserve">@72. 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Илме, ки пањншавї, ѓизогирї,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таќсимот,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њаракат ва хосиятњои физикї, бактерологї ва химиявии обњои зеризаминиро меомўзад кадом 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Геоморфология;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Геологияи муњандисї;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Гидрогеология;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Динамика;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Геологияи ККФ;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@73.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Омузиши усул ва роњњои аз худ намудани шароитњои гидрогеологї, муайян кардани кон ва бањо додан ба захира ва манбаъњои обњои зеризаминї чї ном бурда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Аксбардорињои гидрогеологї;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Аксбардорињои муњандисї-геологї;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Тањќиќотњои гидрогеологї;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Тањќиќотњои муњандисї;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Тањќиќоти геологї;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 xml:space="preserve">@74. 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Харитањои хурдмиќёси гидрогеологиро нишон дињед?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1:1000000-1:500000;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1:10000-1:5000;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1:50000-1:25000;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1:100000-1:200000;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1:500-1:200;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@75.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Таѓирёбии њарорат, сатњи об ва таркиби химиявии обњои зеризаминиро чи мегўянд?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Мувозинати об;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Суръати об;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Рељаи об;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Мубодилаи об;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Њарорати об;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@76.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омўзиши мураттабан умумии аксбардории гидрогеологии њудуди давлатї кадом миќёс истифода бурда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1:50000;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1:1000000;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1:100000;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1:10000;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1:200000;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 xml:space="preserve">@77. 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Маљмўи тањќиќоти сањроии характери илмї-истењсолї дошта, кибо маќсади омўзиш ва харитасозии обњои зеризаминї,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њавзањо ва колекторњои табии онњо инчунин љинсњои зонаи аэратсия иљро карда мешаванд чи ном бурда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Тадќиќи гидрогеологї;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Тадќиќи муњандисї;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Тадќиќи муњандисї геологї;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Аксбардории гидрогеологї;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Аксбардории геологї;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@78.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Њангоми интихоби усулњои аксбардории гидрогеологї ба чї диќќати махсус медињад?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Даќиќї ва суръат;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Самаранокї ва мањсулнокї;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Шиддатнокї ва фоида;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Равиш ва сарчашма;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Эњтиёљ ва таъминтот;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@79. Натиљаи бењтарин њангоми чигунагии истифодабарии усулњо ба даст меояд?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Истифодаи усули алоњида;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Истифодаи комплексии усулњо;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Истифодаи усулї ѓайрисамтї;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Истифодаи усули муњандисї;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Истифодаи усули танзимї;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@80.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Мушоњидае, ки њангоми тањќиќоти маршурутии њудуди хариташаванда дар мавриди аксбардории гидрогеологї гузаронида мешавад чї ном дорад?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Мушоњидаи визуалї (назари)-и заминї;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Мушоњидаи аэровизуалї;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Мушоњидаи геоморфологї;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Мушоњидаи кайњонї;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Мушоњидаи геологї;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@81.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Давраи хотимашавии аксбардорињои гидрогеологї чи ном дорад?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Сањрої;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Пешазсањрої;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Камералї;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Њисоботї;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Озмоишї;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 xml:space="preserve">@82. 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Харитаи тасфири кадом миќёсро дар бар мегирад?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1:200000-1:100000;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1:1000000 ва хурдтар;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1:500000-1:100000;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1:50000 ва калонтар;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1:10000-1:5000;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@83.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Кадом чоњњо барои истифодаи обњои зеризаминї истифода карда мешаванд?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Иктишофї;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Љустуљуї;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Эксплуататсионї;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Мушоњидашавї;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Иктишофї-љустуљуї;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 xml:space="preserve">@84. 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Нишондодњои муњим</w:t>
      </w:r>
      <w:r>
        <w:rPr>
          <w:rFonts w:ascii="Times New Roman Tj" w:hAnsi="Times New Roman Tj" w:cs="Times New Roman Tajik 1.0"/>
          <w:sz w:val="28"/>
          <w:szCs w:val="28"/>
        </w:rPr>
        <w:t>и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муайян кардани хосиятњои полоиши (филтратсион)-и љинсњои куњиро нишон дињед?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Ковокї ва таркиби гранулометрї;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Обгузаронї ва фурунишинї;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Фишурдашавї ва њаљмдигаркунї;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Сахтї ва намнокї;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Шиканиш ва табадуллот;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 xml:space="preserve">@85. 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Обњои њарораташон аз 35</w:t>
      </w:r>
      <w:r w:rsidRPr="00CD449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баланд аст чи ном бурда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Минералї;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Термалї;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Саноатї;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Ѓейзерї;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Љўшон;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@86.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Бењтар сохтани њосилхезии заминњои хољагии ќишлоќро чи мегуянд?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Обёрикунї;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Хушксозии заминњо;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Зањбурканї;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Мелиоратсия;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Эксплуататсия;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@87.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Асосгузори фанни геологияи муњандисї киро мењисобанд?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И.В.Мушкетов;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Д.Л.Иванов;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Ф.Н.Чернышов;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А.П.Павлов;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Ф.П.Саваренский;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@88.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Кадом соњаи геологї динамикаи ќишри заминро дар вобастагї аз фаъолияти муњандисии инсон меомўзад?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Геологияи умумї;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Гидрогеология;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Геологияи муњандисї;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Динамикаи обњои зеризаминї;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Тектоника;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@89.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Намноккунии сунъии хок бо маќсади њосилхез намудани он чи номро мегирад?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Мелиоратсия;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Обёрикунї;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Дренаж;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Хушксозї;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Хокивазкунї;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@90.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Њангоми тадќиќоти сохт ва истифодаи иншоотњои гидротехникї кадом намуди мушоњида аз болои рељаи обњои зеризаминї пеш бурда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Геоморфологї;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Гидрогеологї;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Муњандисї-геологї;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Филтратсионї;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Статисонарї-гидрогеологї;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 xml:space="preserve">@91. 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Чоњњои гидрогеологї барои чї хизмат мерасонад?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Дастрас намудани кони обњои зеризаминї;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Маълум намудани чуќурї ва шароити хобиши обњои грунтї;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Омўзиши сохтори геологии мањал;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Њисоб кардани захираи обњо;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Ошкор кардани ќабатњои замин;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@92.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њисоби ковокии љинсњои кўњї аз кадом хосияти физикавї истифода бурдан мумкин 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Вазни хос;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Вазни нисбї;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Њаљми намї;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Миќдори тарќишњо;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Обгузаронии хокњо;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@93.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Илме, ки обњои зеризаминї, пайдоиш, таркиб ва хосиятњо, шароитњои хобиш,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пањншавї ва алоќаи онњоро бо љинсњои кўњї меомўзад, кадом 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Гидрогеология;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Гидравлика;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Динамикаи обњои зеризаминї;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Гидрогеология;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Метеорология;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 xml:space="preserve">@94. 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Дар таркиби оби ошомиданї (тоза) чї ќадар намак (то чанд г/литр) мављуд 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2,3;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0,1;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3,4;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@95.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Хосияти обе, ки дар таркиби он намакњои калсий ва магний, инчунин дигар пайвастагињои кимиёвї дучор меоянд чї ном мегирад?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Тундии об;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Дуруштии об;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Туршии об;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Пайвастагии об;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Њарорати об;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@96.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Њаракатњои обњои гравитатсионї (нафт ва газї)-ро дар љинсњои кўњї чи ном мебаранд?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Полоиш (филтратсия);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Намнокї (влажност);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Ковокї (пористост);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Тарќишнокї;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Карст;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 xml:space="preserve">@97. 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Гурўњи заррањои љинсњои куњии андозаи якхела ва ё таќрибан якхела доштанро чї мегуянд?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Фраксияњо;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Грунтњо;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Элементњо;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Пайвастагињо;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Комплексњо;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 xml:space="preserve">@98. 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Формулаи зичии обро нишон дињед?</w:t>
      </w:r>
    </w:p>
    <w:p w:rsidR="00A65386" w:rsidRPr="00EA6C68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A65386" w:rsidRPr="00EA6C68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S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m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A65386" w:rsidRPr="00EA6C68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 xml:space="preserve">$C) </w:t>
      </w:r>
      <w:r w:rsidRPr="00CD552A">
        <w:rPr>
          <w:rFonts w:ascii="Times New Roman" w:hAnsi="Times New Roman"/>
          <w:sz w:val="28"/>
          <w:szCs w:val="28"/>
        </w:rPr>
        <w:t>Р</w:t>
      </w:r>
      <w:r w:rsidRPr="00EA6C68">
        <w:rPr>
          <w:rFonts w:ascii="Times New Roman" w:hAnsi="Times New Roman"/>
          <w:sz w:val="28"/>
          <w:szCs w:val="28"/>
          <w:lang w:val="en-US"/>
        </w:rPr>
        <w:t>=</w:t>
      </w:r>
      <w:r w:rsidRPr="00CD552A">
        <w:rPr>
          <w:rFonts w:ascii="Times New Roman" w:hAnsi="Times New Roman"/>
          <w:sz w:val="28"/>
          <w:szCs w:val="28"/>
          <w:lang w:val="en-US"/>
        </w:rPr>
        <w:t>m</w:t>
      </w:r>
      <w:r w:rsidRPr="00EA6C68">
        <w:rPr>
          <w:rFonts w:ascii="Times New Roman" w:hAnsi="Times New Roman"/>
          <w:sz w:val="28"/>
          <w:szCs w:val="28"/>
          <w:lang w:val="en-US"/>
        </w:rPr>
        <w:t>/</w:t>
      </w:r>
      <w:r w:rsidRPr="00CD552A">
        <w:rPr>
          <w:rFonts w:ascii="Times New Roman" w:hAnsi="Times New Roman"/>
          <w:sz w:val="28"/>
          <w:szCs w:val="28"/>
          <w:lang w:val="en-US"/>
        </w:rPr>
        <w:t>v</w:t>
      </w:r>
      <w:r w:rsidRPr="00EA6C68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A65386" w:rsidRPr="00EA6C68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A65386" w:rsidRPr="00EA6C68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S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A65386" w:rsidRPr="00EA6C68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@99. </w:t>
      </w:r>
    </w:p>
    <w:p w:rsidR="00A65386" w:rsidRPr="00EA6C68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Раванди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геологие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CD449D">
        <w:rPr>
          <w:rFonts w:ascii="Times New Roman Tj" w:hAnsi="Times New Roman Tj" w:cs="Times New Roman Tajik 1.0"/>
          <w:sz w:val="28"/>
          <w:szCs w:val="28"/>
        </w:rPr>
        <w:t>ки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њангоми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таъсири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обњои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сатњи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(</w:t>
      </w:r>
      <w:r w:rsidRPr="00CD449D">
        <w:rPr>
          <w:rFonts w:ascii="Times New Roman Tj" w:hAnsi="Times New Roman Tj" w:cs="Times New Roman Tajik 1.0"/>
          <w:sz w:val="28"/>
          <w:szCs w:val="28"/>
        </w:rPr>
        <w:t>рўи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заминї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ва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зеризаминї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CD449D">
        <w:rPr>
          <w:rFonts w:ascii="Times New Roman Tj" w:hAnsi="Times New Roman Tj" w:cs="Times New Roman Tajik 1.0"/>
          <w:sz w:val="28"/>
          <w:szCs w:val="28"/>
        </w:rPr>
        <w:t>њалшавї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ва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вайроншавии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љинсњои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кўњї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ба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амал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омада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дар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натиља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шуста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бурдани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њаљми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муайяни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ин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љинсњо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рух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медињад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чї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ном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дорад</w:t>
      </w:r>
      <w:r w:rsidRPr="00EA6C68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Солифлюксия;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Таликњо;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Гейзер;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Неледи;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Карст;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@100.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Таркиби дуруштии (жесткост)умумии оброкадом намакњо ташкил медињанд?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М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ва Са;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К ва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N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CD449D">
        <w:rPr>
          <w:rFonts w:ascii="Times New Roman Tj" w:hAnsi="Times New Roman Tj" w:cs="Times New Roman Tajik 1.0"/>
          <w:sz w:val="28"/>
          <w:szCs w:val="28"/>
        </w:rPr>
        <w:t>е ва А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I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>М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qC</w:t>
      </w:r>
      <w:r w:rsidRPr="00CD449D">
        <w:rPr>
          <w:rFonts w:ascii="Times New Roman Tj" w:hAnsi="Times New Roman Tj" w:cs="Times New Roman Tajik 1.0"/>
          <w:sz w:val="28"/>
          <w:szCs w:val="28"/>
        </w:rPr>
        <w:t>О</w:t>
      </w:r>
      <w:r w:rsidRPr="00CD449D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Са ва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N</w:t>
      </w:r>
      <w:r w:rsidRPr="00CD449D">
        <w:rPr>
          <w:rFonts w:ascii="Times New Roman Tj" w:hAnsi="Times New Roman Tj" w:cs="Times New Roman Tajik 1.0"/>
          <w:sz w:val="28"/>
          <w:szCs w:val="28"/>
        </w:rPr>
        <w:t>а;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@101.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Хатњое, ки нуќтањои якхелаи сатњи обњои грунтиро пайваст мекунанд?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Изобатњо;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Гидроизогипсњо;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Изопезњо;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Изобарњо;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$E) Гидролаколитњо</w:t>
      </w:r>
      <w:r w:rsidRPr="00CD449D">
        <w:rPr>
          <w:rFonts w:ascii="Times New Roman Tj" w:hAnsi="Times New Roman Tj" w:cs="Times New Roman Tajik 1.0"/>
          <w:sz w:val="28"/>
          <w:szCs w:val="28"/>
        </w:rPr>
        <w:t>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@102.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кадом намуд обњо хусусияти мувофиќ будани макони ѓизогирї бо макони пањншавиашон хос 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Артезианї;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Болообї (Верховодка);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Грунтї;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Тарќишї;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Карстї;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@103.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хосиятњои табобатии обњои табииро бањо додан кадом тањлилро иљро мекунанд?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Техникї;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Ионї;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Балнеологї;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Санитарї;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Умумї;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@104.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Фосилаи чуќурие, ки дар он њарорат 1</w:t>
      </w:r>
      <w:r w:rsidRPr="00770992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CD449D">
        <w:rPr>
          <w:rFonts w:ascii="Times New Roman Tj" w:hAnsi="Times New Roman Tj" w:cs="Times New Roman Tajik 1.0"/>
          <w:sz w:val="28"/>
          <w:szCs w:val="28"/>
        </w:rPr>
        <w:t>С зиёд шудан мегирад чї ном дорад?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Шароити геотермикї;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Дараљаи геотермикї;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Градиенти геотермикї;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Зинаи геотермикї;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Нишонаи геотермикї;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@105.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Мушоњидањои дурударози рељаи обњои зеризаминї чї ном дорад?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Статкитї;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Гидростатикї;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Статсионрї;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Фосилавї;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Якдафъагї;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@106.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м</w:t>
      </w:r>
      <w:r>
        <w:rPr>
          <w:rFonts w:ascii="Times New Roman Tj" w:hAnsi="Times New Roman Tj" w:cs="Times New Roman Tajik 1.0"/>
          <w:sz w:val="28"/>
          <w:szCs w:val="28"/>
        </w:rPr>
        <w:t>уайян кардани суръати њаракати о</w:t>
      </w:r>
      <w:r w:rsidRPr="00CD449D">
        <w:rPr>
          <w:rFonts w:ascii="Times New Roman Tj" w:hAnsi="Times New Roman Tj" w:cs="Times New Roman Tajik 1.0"/>
          <w:sz w:val="28"/>
          <w:szCs w:val="28"/>
        </w:rPr>
        <w:t>бњои зеризаминї дар кадом усул ранг ба кор бурда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Кимиёвї;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Электролитї;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Колориметрї;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Хатњої эквипотенсиалї;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Физикави;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@107.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Фаъолияти вайронсозии бањр, ки дар натиљаи таъсири мављњо бо соњил рух медињад чи ном бурда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Эрозия;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Солифлюксия;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Бодхурдашавї;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Абразия;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Седиментатсия;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@108.</w:t>
      </w:r>
    </w:p>
    <w:p w:rsidR="00A65386" w:rsidRPr="00CD552A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CD552A">
        <w:rPr>
          <w:rFonts w:ascii="Times New Roman" w:hAnsi="Times New Roman"/>
          <w:sz w:val="28"/>
          <w:szCs w:val="28"/>
        </w:rPr>
        <w:t>Формулаи Курлов М.Г. чи гуна ишора карда мешавад?</w:t>
      </w:r>
    </w:p>
    <w:p w:rsidR="00A65386" w:rsidRPr="00CD552A" w:rsidRDefault="00A65386" w:rsidP="0028029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CD552A">
        <w:rPr>
          <w:rFonts w:ascii="Times New Roman" w:hAnsi="Times New Roman"/>
          <w:sz w:val="28"/>
          <w:szCs w:val="28"/>
          <w:lang w:val="en-US"/>
        </w:rPr>
        <w:t>S</w:t>
      </w:r>
      <w:r w:rsidRPr="00CD552A">
        <w:rPr>
          <w:rFonts w:ascii="Times New Roman" w:hAnsi="Times New Roman"/>
          <w:sz w:val="28"/>
          <w:szCs w:val="28"/>
        </w:rPr>
        <w:t xml:space="preserve">рМ анионы/катионы </w:t>
      </w:r>
      <w:r w:rsidRPr="00CD552A">
        <w:rPr>
          <w:rFonts w:ascii="Times New Roman" w:hAnsi="Times New Roman"/>
          <w:sz w:val="28"/>
          <w:szCs w:val="28"/>
          <w:lang w:val="tg-Cyrl-TJ"/>
        </w:rPr>
        <w:t>х</w:t>
      </w:r>
      <w:r w:rsidRPr="00CD552A">
        <w:rPr>
          <w:rFonts w:ascii="Times New Roman" w:hAnsi="Times New Roman"/>
          <w:sz w:val="28"/>
          <w:szCs w:val="28"/>
        </w:rPr>
        <w:t xml:space="preserve"> </w:t>
      </w:r>
      <w:r w:rsidRPr="00CD552A">
        <w:rPr>
          <w:rFonts w:ascii="Times New Roman" w:hAnsi="Times New Roman"/>
          <w:sz w:val="28"/>
          <w:szCs w:val="28"/>
          <w:lang w:val="en-US"/>
        </w:rPr>
        <w:t>pH</w:t>
      </w:r>
      <w:r w:rsidRPr="00CD552A">
        <w:rPr>
          <w:rFonts w:ascii="Times New Roman" w:hAnsi="Times New Roman"/>
          <w:sz w:val="28"/>
          <w:szCs w:val="28"/>
        </w:rPr>
        <w:t xml:space="preserve"> </w:t>
      </w:r>
      <w:r w:rsidRPr="00CD552A">
        <w:rPr>
          <w:rFonts w:ascii="Times New Roman" w:hAnsi="Times New Roman"/>
          <w:sz w:val="28"/>
          <w:szCs w:val="28"/>
          <w:lang w:val="en-US"/>
        </w:rPr>
        <w:t>x</w:t>
      </w:r>
      <w:r w:rsidRPr="00CD552A">
        <w:rPr>
          <w:rFonts w:ascii="Times New Roman" w:hAnsi="Times New Roman"/>
          <w:sz w:val="28"/>
          <w:szCs w:val="28"/>
        </w:rPr>
        <w:t xml:space="preserve"> </w:t>
      </w:r>
      <w:r w:rsidRPr="00CD552A">
        <w:rPr>
          <w:rFonts w:ascii="Times New Roman" w:hAnsi="Times New Roman"/>
          <w:sz w:val="28"/>
          <w:szCs w:val="28"/>
          <w:lang w:val="en-US"/>
        </w:rPr>
        <w:t>t</w:t>
      </w:r>
      <w:r w:rsidRPr="00CD552A">
        <w:rPr>
          <w:rFonts w:ascii="Times New Roman" w:hAnsi="Times New Roman"/>
          <w:sz w:val="28"/>
          <w:szCs w:val="28"/>
        </w:rPr>
        <w:t xml:space="preserve"> </w:t>
      </w:r>
      <w:r w:rsidRPr="00CD552A">
        <w:rPr>
          <w:rFonts w:ascii="Times New Roman" w:hAnsi="Times New Roman"/>
          <w:sz w:val="28"/>
          <w:szCs w:val="28"/>
          <w:lang w:val="en-US"/>
        </w:rPr>
        <w:t>x</w:t>
      </w:r>
      <w:r w:rsidRPr="00CD552A">
        <w:rPr>
          <w:rFonts w:ascii="Times New Roman" w:hAnsi="Times New Roman"/>
          <w:sz w:val="28"/>
          <w:szCs w:val="28"/>
        </w:rPr>
        <w:t xml:space="preserve"> </w:t>
      </w:r>
      <w:r w:rsidRPr="00CD552A">
        <w:rPr>
          <w:rFonts w:ascii="Times New Roman" w:hAnsi="Times New Roman"/>
          <w:sz w:val="28"/>
          <w:szCs w:val="28"/>
          <w:lang w:val="en-US"/>
        </w:rPr>
        <w:t>D</w:t>
      </w:r>
      <w:r w:rsidRPr="00CD552A">
        <w:rPr>
          <w:rFonts w:ascii="Times New Roman" w:hAnsi="Times New Roman"/>
          <w:sz w:val="28"/>
          <w:szCs w:val="28"/>
        </w:rPr>
        <w:t xml:space="preserve">; </w:t>
      </w:r>
    </w:p>
    <w:p w:rsidR="00A65386" w:rsidRPr="00EA6C68" w:rsidRDefault="00A65386" w:rsidP="0028029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EA6C68">
        <w:rPr>
          <w:rFonts w:ascii="Times New Roman" w:hAnsi="Times New Roman"/>
          <w:sz w:val="28"/>
          <w:szCs w:val="28"/>
          <w:lang w:val="en-US"/>
        </w:rPr>
        <w:t xml:space="preserve">$B) </w:t>
      </w:r>
      <w:r w:rsidRPr="00CD552A">
        <w:rPr>
          <w:rFonts w:ascii="Times New Roman" w:hAnsi="Times New Roman"/>
          <w:sz w:val="28"/>
          <w:szCs w:val="28"/>
          <w:lang w:val="en-US"/>
        </w:rPr>
        <w:t>Q</w:t>
      </w:r>
      <w:r w:rsidRPr="00EA6C68">
        <w:rPr>
          <w:rFonts w:ascii="Times New Roman" w:hAnsi="Times New Roman"/>
          <w:sz w:val="28"/>
          <w:szCs w:val="28"/>
          <w:lang w:val="en-US"/>
        </w:rPr>
        <w:t>=</w:t>
      </w:r>
      <w:r w:rsidRPr="00CD552A">
        <w:rPr>
          <w:rFonts w:ascii="Times New Roman" w:hAnsi="Times New Roman"/>
          <w:sz w:val="28"/>
          <w:szCs w:val="28"/>
        </w:rPr>
        <w:t>К</w:t>
      </w:r>
      <w:r w:rsidRPr="00EA6C68">
        <w:rPr>
          <w:rFonts w:ascii="Times New Roman" w:hAnsi="Times New Roman"/>
          <w:sz w:val="28"/>
          <w:szCs w:val="28"/>
          <w:lang w:val="en-US"/>
        </w:rPr>
        <w:t>.</w:t>
      </w:r>
      <w:r w:rsidRPr="00CD552A">
        <w:rPr>
          <w:rFonts w:ascii="Times New Roman" w:hAnsi="Times New Roman"/>
          <w:sz w:val="28"/>
          <w:szCs w:val="28"/>
          <w:lang w:val="en-US"/>
        </w:rPr>
        <w:t>F</w:t>
      </w:r>
      <w:r w:rsidRPr="00EA6C68">
        <w:rPr>
          <w:rFonts w:ascii="Times New Roman" w:hAnsi="Times New Roman"/>
          <w:sz w:val="28"/>
          <w:szCs w:val="28"/>
          <w:lang w:val="en-US"/>
        </w:rPr>
        <w:t>/</w:t>
      </w:r>
      <w:r w:rsidRPr="00CD552A">
        <w:rPr>
          <w:rFonts w:ascii="Times New Roman" w:hAnsi="Times New Roman"/>
          <w:sz w:val="28"/>
          <w:szCs w:val="28"/>
          <w:lang w:val="en-US"/>
        </w:rPr>
        <w:t>J</w:t>
      </w:r>
      <w:r w:rsidRPr="00EA6C68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A65386" w:rsidRPr="00EA6C68" w:rsidRDefault="00A65386" w:rsidP="0028029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EA6C68">
        <w:rPr>
          <w:rFonts w:ascii="Times New Roman" w:hAnsi="Times New Roman"/>
          <w:sz w:val="28"/>
          <w:szCs w:val="28"/>
          <w:lang w:val="en-US"/>
        </w:rPr>
        <w:t xml:space="preserve">$C) </w:t>
      </w:r>
      <w:r w:rsidRPr="00CD552A">
        <w:rPr>
          <w:rFonts w:ascii="Times New Roman" w:hAnsi="Times New Roman"/>
          <w:sz w:val="28"/>
          <w:szCs w:val="28"/>
          <w:lang w:val="en-US"/>
        </w:rPr>
        <w:t>S</w:t>
      </w:r>
      <w:r w:rsidRPr="00EA6C68">
        <w:rPr>
          <w:rFonts w:ascii="Times New Roman" w:hAnsi="Times New Roman"/>
          <w:sz w:val="28"/>
          <w:szCs w:val="28"/>
          <w:lang w:val="en-US"/>
        </w:rPr>
        <w:t xml:space="preserve">= </w:t>
      </w:r>
      <w:r w:rsidRPr="00CD552A">
        <w:rPr>
          <w:rFonts w:ascii="Times New Roman" w:hAnsi="Times New Roman"/>
          <w:sz w:val="28"/>
          <w:szCs w:val="28"/>
          <w:lang w:val="en-US"/>
        </w:rPr>
        <w:t>m</w:t>
      </w:r>
      <w:r w:rsidRPr="00EA6C68">
        <w:rPr>
          <w:rFonts w:ascii="Times New Roman" w:hAnsi="Times New Roman"/>
          <w:sz w:val="28"/>
          <w:szCs w:val="28"/>
          <w:lang w:val="en-US"/>
        </w:rPr>
        <w:t>/</w:t>
      </w:r>
      <w:r w:rsidRPr="00CD552A">
        <w:rPr>
          <w:rFonts w:ascii="Times New Roman" w:hAnsi="Times New Roman"/>
          <w:sz w:val="28"/>
          <w:szCs w:val="28"/>
          <w:lang w:val="en-US"/>
        </w:rPr>
        <w:t>v</w:t>
      </w:r>
      <w:r w:rsidRPr="00EA6C68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A65386" w:rsidRPr="00EA6C68" w:rsidRDefault="00A65386" w:rsidP="0028029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EA6C68">
        <w:rPr>
          <w:rFonts w:ascii="Times New Roman" w:hAnsi="Times New Roman"/>
          <w:sz w:val="28"/>
          <w:szCs w:val="28"/>
          <w:lang w:val="en-US"/>
        </w:rPr>
        <w:t xml:space="preserve">$D) </w:t>
      </w:r>
      <w:r w:rsidRPr="00CD552A">
        <w:rPr>
          <w:rFonts w:ascii="Times New Roman" w:hAnsi="Times New Roman"/>
          <w:sz w:val="28"/>
          <w:szCs w:val="28"/>
          <w:lang w:val="en-US"/>
        </w:rPr>
        <w:t>V</w:t>
      </w:r>
      <w:r w:rsidRPr="00CD552A">
        <w:rPr>
          <w:rFonts w:ascii="Times New Roman" w:hAnsi="Times New Roman"/>
          <w:sz w:val="28"/>
          <w:szCs w:val="28"/>
        </w:rPr>
        <w:t>ис</w:t>
      </w:r>
      <w:r w:rsidRPr="00EA6C68">
        <w:rPr>
          <w:rFonts w:ascii="Times New Roman" w:hAnsi="Times New Roman"/>
          <w:sz w:val="28"/>
          <w:szCs w:val="28"/>
          <w:lang w:val="en-US"/>
        </w:rPr>
        <w:t>=</w:t>
      </w:r>
      <w:r w:rsidRPr="00CD552A">
        <w:rPr>
          <w:rFonts w:ascii="Times New Roman" w:hAnsi="Times New Roman"/>
          <w:sz w:val="28"/>
          <w:szCs w:val="28"/>
        </w:rPr>
        <w:t>Ос</w:t>
      </w:r>
      <w:r w:rsidRPr="00EA6C68">
        <w:rPr>
          <w:rFonts w:ascii="Times New Roman" w:hAnsi="Times New Roman"/>
          <w:sz w:val="28"/>
          <w:szCs w:val="28"/>
          <w:lang w:val="en-US"/>
        </w:rPr>
        <w:t>-</w:t>
      </w:r>
      <w:r w:rsidRPr="00CD552A">
        <w:rPr>
          <w:rFonts w:ascii="Times New Roman" w:hAnsi="Times New Roman"/>
          <w:sz w:val="28"/>
          <w:szCs w:val="28"/>
        </w:rPr>
        <w:t>С</w:t>
      </w:r>
      <w:r w:rsidRPr="00EA6C68">
        <w:rPr>
          <w:rFonts w:ascii="Times New Roman" w:hAnsi="Times New Roman"/>
          <w:sz w:val="28"/>
          <w:szCs w:val="28"/>
          <w:lang w:val="en-US"/>
        </w:rPr>
        <w:t xml:space="preserve">.; 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56068A">
        <w:rPr>
          <w:rFonts w:ascii="Times New Roman" w:hAnsi="Times New Roman"/>
          <w:sz w:val="28"/>
          <w:szCs w:val="28"/>
          <w:lang w:val="en-US"/>
        </w:rPr>
        <w:t xml:space="preserve">$E) </w:t>
      </w:r>
      <w:r w:rsidRPr="00CD552A">
        <w:rPr>
          <w:rFonts w:ascii="Times New Roman" w:hAnsi="Times New Roman"/>
          <w:sz w:val="28"/>
          <w:szCs w:val="28"/>
          <w:lang w:val="en-US"/>
        </w:rPr>
        <w:t>Q</w:t>
      </w:r>
      <w:r w:rsidRPr="0056068A">
        <w:rPr>
          <w:rFonts w:ascii="Times New Roman" w:hAnsi="Times New Roman"/>
          <w:sz w:val="28"/>
          <w:szCs w:val="28"/>
          <w:lang w:val="en-US"/>
        </w:rPr>
        <w:t>=</w:t>
      </w:r>
      <w:r w:rsidRPr="00CD552A">
        <w:rPr>
          <w:rFonts w:ascii="Times New Roman" w:hAnsi="Times New Roman"/>
          <w:sz w:val="28"/>
          <w:szCs w:val="28"/>
          <w:lang w:val="en-US"/>
        </w:rPr>
        <w:t>I</w:t>
      </w:r>
      <w:r w:rsidRPr="0056068A">
        <w:rPr>
          <w:rFonts w:ascii="Times New Roman" w:hAnsi="Times New Roman"/>
          <w:sz w:val="28"/>
          <w:szCs w:val="28"/>
          <w:lang w:val="en-US"/>
        </w:rPr>
        <w:t>(</w:t>
      </w:r>
      <w:r w:rsidRPr="00CD552A">
        <w:rPr>
          <w:rFonts w:ascii="Times New Roman" w:hAnsi="Times New Roman"/>
          <w:sz w:val="28"/>
          <w:szCs w:val="28"/>
          <w:lang w:val="en-US"/>
        </w:rPr>
        <w:t>t</w:t>
      </w:r>
      <w:r w:rsidRPr="0056068A">
        <w:rPr>
          <w:rFonts w:ascii="Times New Roman" w:hAnsi="Times New Roman"/>
          <w:sz w:val="28"/>
          <w:szCs w:val="28"/>
          <w:lang w:val="en-US"/>
        </w:rPr>
        <w:t>);</w:t>
      </w:r>
    </w:p>
    <w:p w:rsidR="00A65386" w:rsidRPr="0056068A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56068A">
        <w:rPr>
          <w:rFonts w:ascii="Times New Roman" w:hAnsi="Times New Roman"/>
          <w:sz w:val="28"/>
          <w:szCs w:val="28"/>
          <w:lang w:val="en-US"/>
        </w:rPr>
        <w:t>@109.</w:t>
      </w:r>
    </w:p>
    <w:p w:rsidR="00A65386" w:rsidRPr="0056068A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Радиуси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чоњ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 0.5 </w:t>
      </w:r>
      <w:r w:rsidRPr="00CD449D">
        <w:rPr>
          <w:rFonts w:ascii="Times New Roman Tj" w:hAnsi="Times New Roman Tj" w:cs="Times New Roman Tajik 1.0"/>
          <w:sz w:val="28"/>
          <w:szCs w:val="28"/>
        </w:rPr>
        <w:t>мм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>-</w:t>
      </w:r>
      <w:r w:rsidRPr="00CD449D">
        <w:rPr>
          <w:rFonts w:ascii="Times New Roman Tj" w:hAnsi="Times New Roman Tj" w:cs="Times New Roman Tajik 1.0"/>
          <w:sz w:val="28"/>
          <w:szCs w:val="28"/>
        </w:rPr>
        <w:t>ро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ташкил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медињад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CD449D">
        <w:rPr>
          <w:rFonts w:ascii="Times New Roman Tj" w:hAnsi="Times New Roman Tj" w:cs="Times New Roman Tajik 1.0"/>
          <w:sz w:val="28"/>
          <w:szCs w:val="28"/>
        </w:rPr>
        <w:t>диаметри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чоњ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ба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чанд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баробар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аст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>$A) 0.1</w:t>
      </w:r>
      <w:r w:rsidRPr="00CD449D">
        <w:rPr>
          <w:rFonts w:ascii="Times New Roman Tj" w:hAnsi="Times New Roman Tj" w:cs="Times New Roman Tajik 1.0"/>
          <w:sz w:val="28"/>
          <w:szCs w:val="28"/>
        </w:rPr>
        <w:t>мм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>$B) 0.25</w:t>
      </w:r>
      <w:r w:rsidRPr="00CD449D">
        <w:rPr>
          <w:rFonts w:ascii="Times New Roman Tj" w:hAnsi="Times New Roman Tj" w:cs="Times New Roman Tajik 1.0"/>
          <w:sz w:val="28"/>
          <w:szCs w:val="28"/>
        </w:rPr>
        <w:t>мм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>$C) 1.0</w:t>
      </w:r>
      <w:r w:rsidRPr="00CD449D">
        <w:rPr>
          <w:rFonts w:ascii="Times New Roman Tj" w:hAnsi="Times New Roman Tj" w:cs="Times New Roman Tajik 1.0"/>
          <w:sz w:val="28"/>
          <w:szCs w:val="28"/>
        </w:rPr>
        <w:t>мм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>$D) 0,05</w:t>
      </w:r>
      <w:r w:rsidRPr="00CD449D">
        <w:rPr>
          <w:rFonts w:ascii="Times New Roman Tj" w:hAnsi="Times New Roman Tj" w:cs="Times New Roman Tajik 1.0"/>
          <w:sz w:val="28"/>
          <w:szCs w:val="28"/>
        </w:rPr>
        <w:t>мм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; 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>$E) 0,2</w:t>
      </w:r>
      <w:r w:rsidRPr="00CD449D">
        <w:rPr>
          <w:rFonts w:ascii="Times New Roman Tj" w:hAnsi="Times New Roman Tj" w:cs="Times New Roman Tajik 1.0"/>
          <w:sz w:val="28"/>
          <w:szCs w:val="28"/>
        </w:rPr>
        <w:t>мм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@110.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Обњои озоде, ки дар зонаи аэратсия инкишоф ёфтаанд, чи ном доранд?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Грунтї;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Артезианї;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Карстї;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Болооб (верховодка);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Тарќишї;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@111.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Асбоби махсус барои гирифтани намуна (проба)и об аз чоњњо ва шурфњо бо номи «Пробоотборник» аз љониби кадом олим пешнињод гардидааст?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Алекин О.А.;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Богомолов Г.В.;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Симонов Е.В.;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Данов А.В.;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Емелянов Б.И.;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@112.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Раванди вайроншавї ва таѓийрёбии таркиби љинсњои куњї, ки тањти таъсири омилњо (агентњо)-и атмосферї ба вуљуд меоянд чм ном бурда мешавд?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Њалшавандагї;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Бодхурдашавї;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Тањшонї;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Тарќишнокї;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Фурунишинї;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@113.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Ќонуни асосии полоиш (филтратсия) кадом сол ва аз тарафи ки пешнињод ва кашф карда шудааст?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1886-Саваренский Ф.П.;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1868-Жуковский Н.Е.;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1856-Дарси А.;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1906-Павловский Н.Н.;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1876-Фолгер О.;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@114.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Таѓийрёбии сатњ, таркиб ва њарорати обњои зеризаминї дар муддати ваќт чи ном бурда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Таркиби обњои зеризаминї;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Рељаи обњои зеризаминї;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Њалшавии обњои зеризаминї;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Тањшоншавии обњои зеризаминї;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Полоиши обњои зеризаминї;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@115.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Участкањое, ки миёни љинсњои яхбаста ќарор гирифтаанд, аммо њарорати мусбї доранд, чи номгузорї мешаванд?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>
        <w:rPr>
          <w:rFonts w:ascii="Times New Roman" w:hAnsi="Times New Roman"/>
          <w:sz w:val="28"/>
          <w:szCs w:val="28"/>
          <w:lang w:val="tg-Cyrl-TJ"/>
        </w:rPr>
        <w:t>К</w:t>
      </w:r>
      <w:r w:rsidRPr="00E646A2">
        <w:rPr>
          <w:rFonts w:ascii="Times New Roman" w:hAnsi="Times New Roman"/>
          <w:sz w:val="28"/>
          <w:szCs w:val="28"/>
          <w:lang w:val="tg-Cyrl-TJ"/>
        </w:rPr>
        <w:t>арстҳо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Таликњо;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Такирњо;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Дюнањо;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Наледњо;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@116.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Нишондоди гидрогенї (рН) чиро ифода мекунад?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Њаракати об;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Њарорати об;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Нишондоди кислотаг</w:t>
      </w:r>
      <w:r>
        <w:rPr>
          <w:rFonts w:ascii="Cambria" w:hAnsi="Cambria" w:cs="Times New Roman Tajik 1.0"/>
          <w:sz w:val="28"/>
          <w:szCs w:val="28"/>
          <w:lang w:val="tg-Cyrl-TJ"/>
        </w:rPr>
        <w:t>ӣ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Суръати об;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Самти об;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@117.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Муносибати вазни хоки хушк бо хаљми склети хок (заррачањои хок бе мављудияти холиги) чиро ифода мекунад?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Њаљми хок;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Вазни хос;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Зичии хос;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Сохти хос;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Намии хос;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@118.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чен кардани њарорат дар жарфњои калон аз кадом намуди њароратсанљ истифода мебаранд?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Электротермометр;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Термометри «танбал»;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Термокаротаж;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Термометри одди;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Термометри зоњирї;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@119.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Асбобе, ки барои ба таври автоматикї сабт кардани сатњи об дар чоњ истифода бурда мешавад, чи ном дорад?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Лимниграф;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Цифрограф;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Хлопушка;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Термометрии чашмавї;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Изотопњои радиоактивї;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@120.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Диаметри чоњ ба 10см баробар аст, радиуси онро ёбед?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2;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20;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100;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200;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5;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@121.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Кадом ихтирокунанда аввалин бор д</w:t>
      </w:r>
      <w:r>
        <w:rPr>
          <w:rFonts w:ascii="Times New Roman Tj" w:hAnsi="Times New Roman Tj" w:cs="Times New Roman Tajik 1.0"/>
          <w:sz w:val="28"/>
          <w:szCs w:val="28"/>
          <w:lang w:val="tg-Cyrl-TJ"/>
        </w:rPr>
        <w:t>а</w:t>
      </w:r>
      <w:r w:rsidRPr="00CD449D">
        <w:rPr>
          <w:rFonts w:ascii="Times New Roman Tj" w:hAnsi="Times New Roman Tj" w:cs="Times New Roman Tajik 1.0"/>
          <w:sz w:val="28"/>
          <w:szCs w:val="28"/>
        </w:rPr>
        <w:t>стгоњи неруи обро барои баровардани оби шахтањо ва хушк кардани онњо сохт ва истифода бурд?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Гиринский Н.К., Кочина-Полубаринова П.Я.;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Сироватко М.В.;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Сулин В.А.;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Флоров К.Д.;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Яблоков В.С. Скробов С.А. ва ѓ;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@122.</w:t>
      </w:r>
    </w:p>
    <w:p w:rsidR="00A65386" w:rsidRPr="00CD449D" w:rsidRDefault="00A65386" w:rsidP="00280295">
      <w:pPr>
        <w:tabs>
          <w:tab w:val="center" w:pos="0"/>
          <w:tab w:val="center" w:pos="2552"/>
        </w:tabs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Сиркулятсияи фаъоли обњои зеризаминї дар кадом љинсњо бисёртар мўшоњида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Дар љинсњои ба шакли пўшиш хобида;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Дар љинсњои дунг хобида;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Дар љинсњои ба як самт хобида;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Дар массивњои њаматарафагї;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ќабати љинсњои рагупайшакли тарќишдор;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@123.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Обњои зеризаминї ва сатњї ба конњои намак чи гуна таъсир мебахшад?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Суффозияро ба вуљуд меоранд;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Понорањоро пайдо мекунанд;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Толорњои намакин ва наќшу нигорро њосил мекунанд;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Намакоб (рассол)-њо ва тањшинњои навро тањшин мекунанд;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Њамаи ин корњоро иљро мекунанд;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@124.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Манбаъи намакнокшавии обњои сатњї ва зеризаминї аз куљо оѓоз меёбад?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Аз љинсњои метаморфї;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Аз љинсњои карбонатї;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Аз массивњои (гумбазњо) намакин;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Аз тањшинњои нишебї-делювиалї;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Аз хок;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@125.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Оби конњои яхбандии доими дар кадом мавзъеи яхбандї во мехурад?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Дар мавъеи боло яхбандї;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Дар мавзъеи мобайни ќабатњои яхкарда;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Дар мавзъеи поини ќабатњои яхкарда;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Дар чуќурињои зиёд то 199м;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њама мавзъењои яхбандї;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@126.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Кадоме аз ин обњои зеризаминии конњои нафтианд?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Обњои сулфату натрий;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Обњои гидрокарбонату натрий;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Обњои хлору магний;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Обњои хлору калсий;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Њама обњои номбурда;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@127.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Таъсири лаппиши солонаи њарорат ба љинсњои кўњї то кадом чуќурии замин мерасад?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то 3м;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то 30м;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то 300м;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то 3000м;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то 30000м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@128.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Кадоме аз ин асбобњо барои чен кардани сатњи оби зеризаминї истифода мешаванд?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Мушак (хлопушка);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Чирчираки гидравликї;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Рейкаи ченкунанда ва олотњои вазнин;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Лимниграфи шинокунанда ва сифрограф;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Њама асбобњои номбаршуда;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@129.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Бо фаъолияти геолгии обњои зеризаминї кадом шаклњои релеф алоќаи пайдоиши доранд?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Барханњо, ќумурњо;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Дюнањо, озњо;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Понорњо, чоњњо, карстњо;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Тањшинњои пливунї;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Шаклњои зикршуда;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@130.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Фанни гидрогеология кадом обњоро меомўзад?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руизаминї;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зеризаминї;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дохиликарст</w:t>
      </w:r>
      <w:r>
        <w:rPr>
          <w:sz w:val="28"/>
          <w:szCs w:val="28"/>
          <w:lang w:val="tg-Cyrl-TJ"/>
        </w:rPr>
        <w:t>ӣ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>
        <w:rPr>
          <w:rFonts w:ascii="Cambria" w:hAnsi="Cambria"/>
          <w:sz w:val="28"/>
          <w:szCs w:val="28"/>
          <w:lang w:val="tg-Cyrl-TJ"/>
        </w:rPr>
        <w:t>ғайрикарстӣ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номаълум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@131.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Уќёнусњо чанд фоизи оби бухоршударо барќарор мекунад?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100%;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90%;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50%;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150%;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200</w:t>
      </w:r>
      <w:r w:rsidRPr="00CD449D">
        <w:rPr>
          <w:rFonts w:ascii="Times New Roman Tj" w:hAnsi="Times New Roman Tj"/>
          <w:sz w:val="28"/>
          <w:szCs w:val="28"/>
        </w:rPr>
        <w:t>%;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@132.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Бухоршавиро чи гуна протссес меноманд?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баргарданда;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гузариш;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аќибгардї;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барнагарданда;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$E) чавобњо дурустаанд;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@133.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Чанд фоизи обњои буѓшудаи уќёнусњо ба барфу борон мубадал мегардад?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3%;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8%;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10%;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30%;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 Tj" w:hAnsi="Times New Roman Tj" w:cs="Times New Roman Tajik 1.0"/>
          <w:sz w:val="28"/>
          <w:szCs w:val="28"/>
        </w:rPr>
        <w:t xml:space="preserve">E) </w:t>
      </w:r>
      <w:r w:rsidRPr="00CD449D">
        <w:rPr>
          <w:rFonts w:ascii="Times New Roman Tj" w:hAnsi="Times New Roman Tj"/>
          <w:sz w:val="28"/>
          <w:szCs w:val="28"/>
        </w:rPr>
        <w:t>80%;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@134.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Роњњои аввалини гардиши об кадомњоянд?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барфу борон;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буѓњо;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газњо;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љавобњо нодуруст аст;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$E) љ</w:t>
      </w:r>
      <w:r w:rsidRPr="00CD449D">
        <w:rPr>
          <w:rFonts w:ascii="Times New Roman Tj" w:hAnsi="Times New Roman Tj" w:cs="Times New Roman Tajik 1.0"/>
          <w:sz w:val="28"/>
          <w:szCs w:val="28"/>
        </w:rPr>
        <w:t>авобњо дурустанд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@135.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Чанд фоизи њаљми яхњои замин дар Анкрактида мављуд аст?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en-US"/>
        </w:rPr>
      </w:pPr>
      <w:r w:rsidRPr="0056068A">
        <w:rPr>
          <w:rFonts w:ascii="Times New Roman Tj" w:hAnsi="Times New Roman Tj"/>
          <w:sz w:val="28"/>
          <w:szCs w:val="28"/>
          <w:lang w:val="en-US"/>
        </w:rPr>
        <w:t xml:space="preserve">$A) 100%; 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en-US"/>
        </w:rPr>
      </w:pPr>
      <w:r w:rsidRPr="0056068A">
        <w:rPr>
          <w:rFonts w:ascii="Times New Roman Tj" w:hAnsi="Times New Roman Tj"/>
          <w:sz w:val="28"/>
          <w:szCs w:val="28"/>
          <w:lang w:val="en-US"/>
        </w:rPr>
        <w:t xml:space="preserve">$B) 90%; 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en-US"/>
        </w:rPr>
      </w:pPr>
      <w:r w:rsidRPr="0056068A">
        <w:rPr>
          <w:rFonts w:ascii="Times New Roman Tj" w:hAnsi="Times New Roman Tj"/>
          <w:sz w:val="28"/>
          <w:szCs w:val="28"/>
          <w:lang w:val="en-US"/>
        </w:rPr>
        <w:t xml:space="preserve">$C) 50%; 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en-US"/>
        </w:rPr>
      </w:pPr>
      <w:r w:rsidRPr="0056068A">
        <w:rPr>
          <w:rFonts w:ascii="Times New Roman Tj" w:hAnsi="Times New Roman Tj"/>
          <w:sz w:val="28"/>
          <w:szCs w:val="28"/>
          <w:lang w:val="en-US"/>
        </w:rPr>
        <w:t>$D) 80%;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" w:hAnsi="Times New Roman" w:cs="Times New Roman Tajik 1.0"/>
          <w:sz w:val="28"/>
          <w:szCs w:val="28"/>
          <w:lang w:val="en-GB"/>
        </w:rPr>
        <w:t>$</w:t>
      </w:r>
      <w:r w:rsidRPr="0056068A">
        <w:rPr>
          <w:rFonts w:ascii="Times New Roman Tj" w:hAnsi="Times New Roman Tj" w:cs="Times New Roman Tajik 1.0"/>
          <w:sz w:val="28"/>
          <w:szCs w:val="28"/>
          <w:lang w:val="en-US"/>
        </w:rPr>
        <w:t xml:space="preserve">E) </w:t>
      </w:r>
      <w:r w:rsidRPr="0056068A">
        <w:rPr>
          <w:rFonts w:ascii="Times New Roman Tj" w:hAnsi="Times New Roman Tj"/>
          <w:sz w:val="28"/>
          <w:szCs w:val="28"/>
          <w:lang w:val="en-US"/>
        </w:rPr>
        <w:t>70%;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en-US"/>
        </w:rPr>
      </w:pPr>
      <w:r w:rsidRPr="0056068A">
        <w:rPr>
          <w:rFonts w:ascii="Times New Roman Tj" w:hAnsi="Times New Roman Tj"/>
          <w:sz w:val="28"/>
          <w:szCs w:val="28"/>
          <w:lang w:val="en-US"/>
        </w:rPr>
        <w:t>@136.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D449D">
        <w:rPr>
          <w:rFonts w:ascii="Times New Roman Tj" w:hAnsi="Times New Roman Tj"/>
          <w:sz w:val="28"/>
          <w:szCs w:val="28"/>
        </w:rPr>
        <w:t>Чашма</w:t>
      </w:r>
      <w:r w:rsidRPr="0056068A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>чист</w:t>
      </w:r>
      <w:r w:rsidRPr="0056068A">
        <w:rPr>
          <w:rFonts w:ascii="Times New Roman Tj" w:hAnsi="Times New Roman Tj"/>
          <w:sz w:val="28"/>
          <w:szCs w:val="28"/>
          <w:lang w:val="en-US"/>
        </w:rPr>
        <w:t>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обњои равонро чашма меноманд;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дар њолати табии ба сатњи замин љоришаванда;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дар њолати табии ба сатњи замин љоринашаванда;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љавобњо нодуруст аст;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$</w:t>
      </w:r>
      <w:r>
        <w:rPr>
          <w:rFonts w:ascii="Times New Roman Tj" w:hAnsi="Times New Roman Tj" w:cs="Times New Roman Tajik 1.0"/>
          <w:sz w:val="28"/>
          <w:szCs w:val="28"/>
        </w:rPr>
        <w:t xml:space="preserve">E) </w:t>
      </w:r>
      <w:r w:rsidRPr="00CD449D">
        <w:rPr>
          <w:rFonts w:ascii="Times New Roman Tj" w:hAnsi="Times New Roman Tj"/>
          <w:sz w:val="28"/>
          <w:szCs w:val="28"/>
        </w:rPr>
        <w:t>љавобњо дурустанд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@137.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Обњои зеризаминиро ба чанд гуруњ људо мекунанд?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10;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4;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6;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12;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15;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@138.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Дар табиат чанд намуди пайдоиши о</w:t>
      </w:r>
      <w:r>
        <w:rPr>
          <w:rFonts w:ascii="Times New Roman Tj" w:hAnsi="Times New Roman Tj"/>
          <w:sz w:val="28"/>
          <w:szCs w:val="28"/>
          <w:lang w:val="tg-Cyrl-TJ"/>
        </w:rPr>
        <w:t>б</w:t>
      </w:r>
      <w:r w:rsidRPr="00CD449D">
        <w:rPr>
          <w:rFonts w:ascii="Times New Roman Tj" w:hAnsi="Times New Roman Tj"/>
          <w:sz w:val="28"/>
          <w:szCs w:val="28"/>
        </w:rPr>
        <w:t>њои зеризаминї мављуд 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6;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4;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10;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3;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20;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@139.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Захираи обњои ширин ё ошомиданї дар тамоми сайёраи замин ба чанд миллион 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 w:rsidRPr="00CD449D">
        <w:rPr>
          <w:rFonts w:ascii="Times New Roman Tj" w:hAnsi="Times New Roman Tj"/>
          <w:sz w:val="28"/>
          <w:szCs w:val="28"/>
        </w:rPr>
        <w:t xml:space="preserve"> баробар 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35 млн.км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40 млн.км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20 млн.км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 w:rsidRPr="00CD449D">
        <w:rPr>
          <w:rFonts w:ascii="Times New Roman Tj" w:hAnsi="Times New Roman Tj"/>
          <w:sz w:val="28"/>
          <w:szCs w:val="28"/>
        </w:rPr>
        <w:t xml:space="preserve">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10 млн.км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 w:rsidRPr="00CD449D">
        <w:rPr>
          <w:rFonts w:ascii="Times New Roman Tj" w:hAnsi="Times New Roman Tj"/>
          <w:sz w:val="28"/>
          <w:szCs w:val="28"/>
        </w:rPr>
        <w:t>;</w:t>
      </w:r>
    </w:p>
    <w:p w:rsidR="00A65386" w:rsidRPr="0056068A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15млн.км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@140.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Аз рўи миќдори кадом нишондињандањо туриши оби зеризаминї муайян карда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Н ва ОН;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гидроген (Н);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аз рўи (ОН);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љавобњо дуруст аст;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љавоб надорад;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@141.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Дар таркиби обњои зеризаминї зиёда аз чанд элементи системаи даврии Менделеев мављуд аст?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10;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60;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100;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50;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15;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@142.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Организмњои зинда дар раванди бодхурдашавии љинсњои кўњї кадом намуди таъсиротро амалї месозанд?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Химиявию механикї;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Физикавию механикї;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Физикавию химиявї;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Биологию химиявї;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Химиявї, физикавї ва биологї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@143.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Таъсири лаппиши шабонарўзии њарорат ба љинсњои кўњї то кадом чуќурии замин мерасад?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то 1м;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то 10м;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то 100м;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то 1000м;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то 10000м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@144.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Масолењи аз њама бењтарин барои рўпуш ва муњофизати љинсњои кўњї аз раванди бодхурдашавї (бодлес)-ро нишон дињед?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Мармар;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Оњаксанг;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Суглинок;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Галечник;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Гипс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@145.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Нишонањои аз њама муњими зоњири (берунї)-и бодхурдашавии љинсњои кўњї кадомњоянд?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Буй, мазза, ранг, шафофият;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Ранг, доѓ, характер ва дараљаи майдашавї, таркиби минералогї</w:t>
      </w:r>
      <w:r>
        <w:rPr>
          <w:rFonts w:ascii="Times New Roman Tj" w:hAnsi="Times New Roman Tj"/>
          <w:sz w:val="28"/>
          <w:szCs w:val="28"/>
        </w:rPr>
        <w:t xml:space="preserve"> ва мустањкамии механикї;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Ранг, буй, маза ва ѓайрањо;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Ранг, маза ва шаффофият;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Буй, маза ва ранг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@146.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Њангоми бодхурдашавї таѓирёбии алоќаи дохилии љинсњои кўњї ба пастшавии мустањками оварда мерасонад, онро ёбед?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Кимиёвї;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Физика</w:t>
      </w:r>
      <w:r>
        <w:rPr>
          <w:rFonts w:ascii="Times New Roman Tj" w:hAnsi="Times New Roman Tj"/>
          <w:sz w:val="28"/>
          <w:szCs w:val="28"/>
        </w:rPr>
        <w:t xml:space="preserve">вї;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 xml:space="preserve">Биологї;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 xml:space="preserve">Механикї;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Геологї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@147.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Омилњои асосие, ки хосиятњои механикии </w:t>
      </w:r>
      <w:r w:rsidRPr="00CD449D">
        <w:rPr>
          <w:rFonts w:ascii="Times New Roman Tj" w:hAnsi="Times New Roman Tj"/>
          <w:bCs/>
          <w:sz w:val="28"/>
          <w:szCs w:val="28"/>
        </w:rPr>
        <w:t>љинсњои кўњии тањшонии алоњида</w:t>
      </w:r>
      <w:bookmarkStart w:id="0" w:name="_GoBack"/>
      <w:bookmarkEnd w:id="0"/>
      <w:r w:rsidRPr="00CD449D">
        <w:rPr>
          <w:rFonts w:ascii="Times New Roman Tj" w:hAnsi="Times New Roman Tj"/>
          <w:bCs/>
          <w:sz w:val="28"/>
          <w:szCs w:val="28"/>
        </w:rPr>
        <w:t xml:space="preserve">донаро муайян мекунад?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 намнокї, фишурдашавандагї, устуворї;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сахти, вазни хос, хобишнокї;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sz w:val="28"/>
          <w:szCs w:val="28"/>
        </w:rPr>
        <w:t xml:space="preserve">) ќабатнокї, хосиятњои химиявї, хосиятњои физикавї;  </w:t>
      </w:r>
    </w:p>
    <w:p w:rsidR="00A65386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таркиби гранулометрї, дараљаи фишурдашавї, таркиби минералиашон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њарорат, фишор, намнокї;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@148.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Геологияи муњандисї дар асос ба доираи кадом фанњо дохил мешавад?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 </w:t>
      </w:r>
      <w:r w:rsidRPr="00CD449D">
        <w:rPr>
          <w:rFonts w:ascii="Times New Roman Tj" w:hAnsi="Times New Roman Tj"/>
          <w:sz w:val="28"/>
          <w:szCs w:val="28"/>
        </w:rPr>
        <w:t>фанњои геологї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фанњои физикї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 w:rsidRPr="00CD449D">
        <w:rPr>
          <w:rFonts w:ascii="Times New Roman Tj" w:hAnsi="Times New Roman Tj"/>
          <w:sz w:val="28"/>
          <w:szCs w:val="28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>фанњои геохимиявї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CD449D">
        <w:rPr>
          <w:rFonts w:ascii="Times New Roman Tj" w:hAnsi="Times New Roman Tj"/>
          <w:sz w:val="28"/>
          <w:szCs w:val="28"/>
        </w:rPr>
        <w:t>фанњои табиатшиносї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 w:rsidRPr="00CD449D">
        <w:rPr>
          <w:rFonts w:ascii="Times New Roman Tj" w:hAnsi="Times New Roman Tj"/>
          <w:sz w:val="28"/>
          <w:szCs w:val="28"/>
        </w:rPr>
        <w:t>) фанњои иќлимшиносї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@149.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Объектњои асосии тадќиќоти муњандисї-геологї кадомњоянд?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равандњои физикї-химиявї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љинсњои кўњи, ќабатњои љинсњои кўњи, равандњои геологї</w:t>
      </w:r>
      <w:r>
        <w:rPr>
          <w:rFonts w:ascii="Times New Roman Tj" w:hAnsi="Times New Roman Tj"/>
          <w:sz w:val="28"/>
          <w:szCs w:val="28"/>
        </w:rPr>
        <w:t xml:space="preserve"> ва њодиссањои инжинерї-геологї;</w:t>
      </w:r>
      <w:r w:rsidRPr="00CD449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литосфера ва биосфера</w:t>
      </w:r>
      <w:r>
        <w:rPr>
          <w:rFonts w:ascii="Times New Roman Tj" w:hAnsi="Times New Roman Tj"/>
          <w:sz w:val="28"/>
          <w:szCs w:val="28"/>
        </w:rPr>
        <w:t>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ќабати поёнии замин;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љисмњои сахт ва омехта;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@150.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Рељаи обњои конњои амалкунанда дар кадом маврид таѓир меёбанд?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Агар дар ваќти иктишоф карстњо пайдо шаванд;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Агар дар штолниву шахтањои коркардаи куњан об љамъ шавад;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Њангоми аз шахтањои гирифтани кандании фоиданок (маъдан); </w:t>
      </w:r>
    </w:p>
    <w:p w:rsidR="00A65386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$D)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Агар штолни ё шахта дар мавзъеи тектоникї воќеъ бошад; 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њама мавридњои зикршуда;</w:t>
      </w: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p w:rsidR="00A65386" w:rsidRPr="00CD449D" w:rsidRDefault="00A65386" w:rsidP="00280295">
      <w:pPr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</w:rPr>
      </w:pPr>
    </w:p>
    <w:sectPr w:rsidR="00A65386" w:rsidRPr="00CD449D" w:rsidSect="00702ACB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386" w:rsidRDefault="00A65386" w:rsidP="00897881">
      <w:pPr>
        <w:spacing w:after="0" w:line="240" w:lineRule="auto"/>
      </w:pPr>
      <w:r>
        <w:separator/>
      </w:r>
    </w:p>
  </w:endnote>
  <w:endnote w:type="continuationSeparator" w:id="0">
    <w:p w:rsidR="00A65386" w:rsidRDefault="00A65386" w:rsidP="00897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ajik 1.0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386" w:rsidRDefault="00A65386" w:rsidP="00897881">
      <w:pPr>
        <w:spacing w:after="0" w:line="240" w:lineRule="auto"/>
      </w:pPr>
      <w:r>
        <w:separator/>
      </w:r>
    </w:p>
  </w:footnote>
  <w:footnote w:type="continuationSeparator" w:id="0">
    <w:p w:rsidR="00A65386" w:rsidRDefault="00A65386" w:rsidP="008978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53E"/>
    <w:rsid w:val="00032DB1"/>
    <w:rsid w:val="00063AB1"/>
    <w:rsid w:val="00063F0C"/>
    <w:rsid w:val="00072B1F"/>
    <w:rsid w:val="00077770"/>
    <w:rsid w:val="000847BF"/>
    <w:rsid w:val="00096D5B"/>
    <w:rsid w:val="000C7BC1"/>
    <w:rsid w:val="000D22BB"/>
    <w:rsid w:val="001071C8"/>
    <w:rsid w:val="00141412"/>
    <w:rsid w:val="0017448C"/>
    <w:rsid w:val="00177021"/>
    <w:rsid w:val="00177AD7"/>
    <w:rsid w:val="001A5F1B"/>
    <w:rsid w:val="001B4BA8"/>
    <w:rsid w:val="001C4486"/>
    <w:rsid w:val="001C629B"/>
    <w:rsid w:val="001D4494"/>
    <w:rsid w:val="001E03BE"/>
    <w:rsid w:val="002130E9"/>
    <w:rsid w:val="002372AE"/>
    <w:rsid w:val="00252758"/>
    <w:rsid w:val="002548C5"/>
    <w:rsid w:val="00273914"/>
    <w:rsid w:val="00280295"/>
    <w:rsid w:val="00281B69"/>
    <w:rsid w:val="002863CE"/>
    <w:rsid w:val="00293A42"/>
    <w:rsid w:val="002F1301"/>
    <w:rsid w:val="003140BA"/>
    <w:rsid w:val="00324CDB"/>
    <w:rsid w:val="00330381"/>
    <w:rsid w:val="0033512B"/>
    <w:rsid w:val="00351919"/>
    <w:rsid w:val="00360B68"/>
    <w:rsid w:val="00365D73"/>
    <w:rsid w:val="003A48E2"/>
    <w:rsid w:val="003A5991"/>
    <w:rsid w:val="003C1170"/>
    <w:rsid w:val="003E63CB"/>
    <w:rsid w:val="003F4F89"/>
    <w:rsid w:val="00481DAB"/>
    <w:rsid w:val="0048241B"/>
    <w:rsid w:val="004A630D"/>
    <w:rsid w:val="00501B94"/>
    <w:rsid w:val="005250DC"/>
    <w:rsid w:val="005470C5"/>
    <w:rsid w:val="00553876"/>
    <w:rsid w:val="005551DC"/>
    <w:rsid w:val="0056068A"/>
    <w:rsid w:val="00562AB7"/>
    <w:rsid w:val="0059302A"/>
    <w:rsid w:val="005C71CA"/>
    <w:rsid w:val="00606425"/>
    <w:rsid w:val="0060790D"/>
    <w:rsid w:val="0064207D"/>
    <w:rsid w:val="006B1BB4"/>
    <w:rsid w:val="006B3C2F"/>
    <w:rsid w:val="006D5723"/>
    <w:rsid w:val="006D7375"/>
    <w:rsid w:val="006E2EEC"/>
    <w:rsid w:val="006F0D4A"/>
    <w:rsid w:val="00702ACB"/>
    <w:rsid w:val="007444DD"/>
    <w:rsid w:val="00756413"/>
    <w:rsid w:val="00761E60"/>
    <w:rsid w:val="00770992"/>
    <w:rsid w:val="00795936"/>
    <w:rsid w:val="007B3E0E"/>
    <w:rsid w:val="007E4B57"/>
    <w:rsid w:val="00817043"/>
    <w:rsid w:val="00841C43"/>
    <w:rsid w:val="00852A4F"/>
    <w:rsid w:val="008544B8"/>
    <w:rsid w:val="00882228"/>
    <w:rsid w:val="00890D24"/>
    <w:rsid w:val="00895808"/>
    <w:rsid w:val="00897881"/>
    <w:rsid w:val="008B3831"/>
    <w:rsid w:val="008B5C4D"/>
    <w:rsid w:val="008E0188"/>
    <w:rsid w:val="008E7FF4"/>
    <w:rsid w:val="008F1930"/>
    <w:rsid w:val="00913DBB"/>
    <w:rsid w:val="0092111C"/>
    <w:rsid w:val="00921F2C"/>
    <w:rsid w:val="00951612"/>
    <w:rsid w:val="00965560"/>
    <w:rsid w:val="009737F3"/>
    <w:rsid w:val="00976C21"/>
    <w:rsid w:val="009B153E"/>
    <w:rsid w:val="009C1E2A"/>
    <w:rsid w:val="009D1AD2"/>
    <w:rsid w:val="009D2B36"/>
    <w:rsid w:val="009E1A79"/>
    <w:rsid w:val="00A001A6"/>
    <w:rsid w:val="00A43C68"/>
    <w:rsid w:val="00A53160"/>
    <w:rsid w:val="00A62A8F"/>
    <w:rsid w:val="00A65386"/>
    <w:rsid w:val="00A6697A"/>
    <w:rsid w:val="00A719D9"/>
    <w:rsid w:val="00A9294F"/>
    <w:rsid w:val="00AB6430"/>
    <w:rsid w:val="00AD1E7D"/>
    <w:rsid w:val="00B14164"/>
    <w:rsid w:val="00B238BA"/>
    <w:rsid w:val="00B3695B"/>
    <w:rsid w:val="00B36CD3"/>
    <w:rsid w:val="00B47CA1"/>
    <w:rsid w:val="00B74F41"/>
    <w:rsid w:val="00BA5214"/>
    <w:rsid w:val="00BC14EB"/>
    <w:rsid w:val="00BD2AD0"/>
    <w:rsid w:val="00C053BC"/>
    <w:rsid w:val="00C12CCB"/>
    <w:rsid w:val="00C30877"/>
    <w:rsid w:val="00C6296E"/>
    <w:rsid w:val="00C90E6E"/>
    <w:rsid w:val="00CA2354"/>
    <w:rsid w:val="00CA70BC"/>
    <w:rsid w:val="00CB046A"/>
    <w:rsid w:val="00CC7B62"/>
    <w:rsid w:val="00CD0067"/>
    <w:rsid w:val="00CD0771"/>
    <w:rsid w:val="00CD449D"/>
    <w:rsid w:val="00CD552A"/>
    <w:rsid w:val="00CE258A"/>
    <w:rsid w:val="00CE38A7"/>
    <w:rsid w:val="00D030F6"/>
    <w:rsid w:val="00D31058"/>
    <w:rsid w:val="00D51034"/>
    <w:rsid w:val="00D6204C"/>
    <w:rsid w:val="00D66C54"/>
    <w:rsid w:val="00D81240"/>
    <w:rsid w:val="00DA3633"/>
    <w:rsid w:val="00DB279A"/>
    <w:rsid w:val="00DB3389"/>
    <w:rsid w:val="00DD771D"/>
    <w:rsid w:val="00DF3F85"/>
    <w:rsid w:val="00E022DB"/>
    <w:rsid w:val="00E26413"/>
    <w:rsid w:val="00E35872"/>
    <w:rsid w:val="00E469C2"/>
    <w:rsid w:val="00E63B0D"/>
    <w:rsid w:val="00E646A2"/>
    <w:rsid w:val="00E840B4"/>
    <w:rsid w:val="00E87B7E"/>
    <w:rsid w:val="00E90921"/>
    <w:rsid w:val="00E92386"/>
    <w:rsid w:val="00EA6C68"/>
    <w:rsid w:val="00EA6CC8"/>
    <w:rsid w:val="00EC05AC"/>
    <w:rsid w:val="00ED5B27"/>
    <w:rsid w:val="00EE1EB7"/>
    <w:rsid w:val="00FB7239"/>
    <w:rsid w:val="00FC0F29"/>
    <w:rsid w:val="00FC1503"/>
    <w:rsid w:val="00FE4D99"/>
    <w:rsid w:val="00FF3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8C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A6CC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6CC8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A6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6CC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8978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9788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97881"/>
    <w:rPr>
      <w:rFonts w:cs="Times New Roman"/>
      <w:vertAlign w:val="superscript"/>
    </w:rPr>
  </w:style>
  <w:style w:type="character" w:customStyle="1" w:styleId="apple-style-span">
    <w:name w:val="apple-style-span"/>
    <w:basedOn w:val="DefaultParagraphFont"/>
    <w:uiPriority w:val="99"/>
    <w:rsid w:val="00CE258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65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1367</TotalTime>
  <Pages>26</Pages>
  <Words>4632</Words>
  <Characters>26405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</dc:creator>
  <cp:keywords/>
  <dc:description/>
  <cp:lastModifiedBy>oper05_101</cp:lastModifiedBy>
  <cp:revision>62</cp:revision>
  <cp:lastPrinted>2013-04-17T10:27:00Z</cp:lastPrinted>
  <dcterms:created xsi:type="dcterms:W3CDTF">2013-04-02T10:20:00Z</dcterms:created>
  <dcterms:modified xsi:type="dcterms:W3CDTF">2026-04-22T06:12:00Z</dcterms:modified>
</cp:coreProperties>
</file>